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F84" w:rsidRPr="007D24EC" w:rsidRDefault="00374F84" w:rsidP="007F3558">
      <w:pPr>
        <w:pStyle w:val="Heading1"/>
        <w:rPr>
          <w:rFonts w:ascii="Times New Roman" w:hAnsi="Times New Roman" w:cs="Times New Roman"/>
          <w:sz w:val="28"/>
          <w:szCs w:val="28"/>
        </w:rPr>
      </w:pPr>
      <w:r w:rsidRPr="007D24EC">
        <w:rPr>
          <w:rFonts w:ascii="Times New Roman" w:hAnsi="Times New Roman" w:cs="Times New Roman"/>
          <w:sz w:val="28"/>
          <w:szCs w:val="28"/>
        </w:rPr>
        <w:t>Vzdělávací oblast: Umění a kultura</w:t>
      </w:r>
    </w:p>
    <w:p w:rsidR="00374F84" w:rsidRPr="007F3558" w:rsidRDefault="00374F84" w:rsidP="007F3558">
      <w:pPr>
        <w:rPr>
          <w:b/>
          <w:bCs/>
          <w:sz w:val="28"/>
          <w:szCs w:val="28"/>
        </w:rPr>
      </w:pPr>
      <w:r w:rsidRPr="007D24EC">
        <w:rPr>
          <w:b/>
          <w:bCs/>
          <w:sz w:val="28"/>
          <w:szCs w:val="28"/>
        </w:rPr>
        <w:t>Vyučovací předmět: Hudební výchova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2719EB">
        <w:rPr>
          <w:b/>
          <w:bCs/>
          <w:sz w:val="28"/>
          <w:szCs w:val="28"/>
        </w:rPr>
        <w:t xml:space="preserve">Ročník: </w:t>
      </w:r>
      <w:r w:rsidRPr="007F3558">
        <w:rPr>
          <w:b/>
          <w:bCs/>
        </w:rPr>
        <w:t xml:space="preserve">6. 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0"/>
        <w:gridCol w:w="4320"/>
        <w:gridCol w:w="3600"/>
        <w:gridCol w:w="2814"/>
      </w:tblGrid>
      <w:tr w:rsidR="00374F84" w:rsidRPr="007F3558">
        <w:tc>
          <w:tcPr>
            <w:tcW w:w="5110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55745D">
            <w:pPr>
              <w:jc w:val="center"/>
              <w:rPr>
                <w:b/>
                <w:bCs/>
              </w:rPr>
            </w:pPr>
            <w:r w:rsidRPr="007F3558">
              <w:rPr>
                <w:b/>
                <w:bCs/>
              </w:rPr>
              <w:t>Výstupy</w:t>
            </w:r>
          </w:p>
        </w:tc>
        <w:tc>
          <w:tcPr>
            <w:tcW w:w="4320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  <w:rPr>
                <w:b/>
                <w:bCs/>
              </w:rPr>
            </w:pPr>
            <w:r w:rsidRPr="007F3558">
              <w:rPr>
                <w:b/>
                <w:bCs/>
              </w:rPr>
              <w:t>Učivo</w:t>
            </w:r>
          </w:p>
        </w:tc>
        <w:tc>
          <w:tcPr>
            <w:tcW w:w="3600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  <w:rPr>
                <w:b/>
                <w:bCs/>
              </w:rPr>
            </w:pPr>
            <w:r w:rsidRPr="007F3558">
              <w:rPr>
                <w:b/>
                <w:bCs/>
              </w:rPr>
              <w:t>Průřezová témata</w:t>
            </w:r>
          </w:p>
        </w:tc>
        <w:tc>
          <w:tcPr>
            <w:tcW w:w="2814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  <w:rPr>
                <w:b/>
                <w:bCs/>
              </w:rPr>
            </w:pPr>
            <w:r w:rsidRPr="007F3558">
              <w:rPr>
                <w:b/>
                <w:bCs/>
              </w:rPr>
              <w:t>Mezipředmětové vztahy, projekty, poznámky</w:t>
            </w:r>
          </w:p>
        </w:tc>
      </w:tr>
      <w:tr w:rsidR="00374F84" w:rsidRPr="007F3558">
        <w:tc>
          <w:tcPr>
            <w:tcW w:w="5110" w:type="dxa"/>
          </w:tcPr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r w:rsidRPr="007F3558">
              <w:t xml:space="preserve">Pohybem vyjadřuje pochodový, polkový </w:t>
            </w:r>
          </w:p>
          <w:p w:rsidR="00374F84" w:rsidRPr="007F3558" w:rsidRDefault="00374F84" w:rsidP="00C43E70">
            <w:r w:rsidRPr="007F3558">
              <w:t>a valčíkový rytmus.</w:t>
            </w:r>
          </w:p>
          <w:p w:rsidR="00374F84" w:rsidRPr="007F3558" w:rsidRDefault="00374F84" w:rsidP="00C43E70">
            <w:r w:rsidRPr="007F3558">
              <w:t>Umí taktovat dvoučtvrťový a tříčtvrťový takt.</w:t>
            </w:r>
          </w:p>
          <w:p w:rsidR="00374F84" w:rsidRPr="007F3558" w:rsidRDefault="00374F84" w:rsidP="00C43E70">
            <w:r w:rsidRPr="007F3558">
              <w:t>Dokáže pohybem vyjádřit obsah písně.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>Správně rytmicky doprovází jednoduchou píseň na Orfovy nástroje.</w:t>
            </w:r>
          </w:p>
          <w:p w:rsidR="00374F84" w:rsidRPr="007F3558" w:rsidRDefault="00374F84" w:rsidP="00C43E70">
            <w:r w:rsidRPr="007F3558">
              <w:t>Má rytmické cítění a rytmickou paměť.</w:t>
            </w:r>
          </w:p>
          <w:p w:rsidR="00374F84" w:rsidRPr="007F3558" w:rsidRDefault="00374F84" w:rsidP="00C43E70">
            <w:r w:rsidRPr="007F3558">
              <w:t>Dokáže vytvořit vlastní rytmické motivy, předehry, mezihry a dohry.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 xml:space="preserve"> 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 xml:space="preserve">    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>Sluchem rozliší zvuk vybraných hudebních nástrojů a dovede je pojmenovat.</w:t>
            </w:r>
          </w:p>
          <w:p w:rsidR="00374F84" w:rsidRPr="007F3558" w:rsidRDefault="00374F84" w:rsidP="00C43E70">
            <w:r w:rsidRPr="007F3558">
              <w:t>Rozliší skladbu vokální a instrumentální.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t>Umí rozlišit lidovou a umělou píseň, melodram, muzikál, operu a operetu.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 xml:space="preserve">                        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r w:rsidRPr="007F3558">
              <w:t>Seznámí se s obdobím baroka a klasicismu.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 xml:space="preserve">      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r w:rsidRPr="007F3558">
              <w:t>Seznámí se s vybranými skladbami.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 xml:space="preserve"> 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r w:rsidRPr="007F3558">
              <w:t>Dokáže podle svých individuálních dispozic intonačně čistě a rytmicky přesně zpívat v jednohlase, popř. v dvojhlase.</w:t>
            </w:r>
          </w:p>
          <w:p w:rsidR="00374F84" w:rsidRPr="007F3558" w:rsidRDefault="00374F84" w:rsidP="00C43E70">
            <w:r w:rsidRPr="007F3558">
              <w:t>Umí slovně charakterizovat rozdíl mezi stupnicí a tóninou.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 xml:space="preserve"> </w:t>
            </w:r>
          </w:p>
          <w:p w:rsidR="00374F84" w:rsidRPr="007F3558" w:rsidRDefault="00374F84" w:rsidP="00C43E70">
            <w:r w:rsidRPr="007F3558">
              <w:t>Orientuje se v jednoduchém notovém zápisu.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 xml:space="preserve"> 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t>Umí vyhledat</w:t>
            </w:r>
            <w:r w:rsidRPr="007F3558">
              <w:rPr>
                <w:b/>
                <w:bCs/>
              </w:rPr>
              <w:t xml:space="preserve"> </w:t>
            </w:r>
            <w:r w:rsidRPr="007F3558">
              <w:t>určené takty a rytmy.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 xml:space="preserve"> 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</w:tc>
        <w:tc>
          <w:tcPr>
            <w:tcW w:w="4320" w:type="dxa"/>
          </w:tcPr>
          <w:p w:rsidR="00374F84" w:rsidRPr="007F3558" w:rsidRDefault="00374F84" w:rsidP="00C43E70">
            <w:pPr>
              <w:pStyle w:val="Heading3"/>
              <w:rPr>
                <w:rFonts w:ascii="Times New Roman" w:hAnsi="Times New Roman" w:cs="Times New Roman"/>
                <w:sz w:val="24"/>
                <w:szCs w:val="24"/>
              </w:rPr>
            </w:pPr>
            <w:r w:rsidRPr="007F3558">
              <w:rPr>
                <w:rFonts w:ascii="Times New Roman" w:hAnsi="Times New Roman" w:cs="Times New Roman"/>
                <w:sz w:val="24"/>
                <w:szCs w:val="24"/>
              </w:rPr>
              <w:t>Hudebně pohybové činnosti</w:t>
            </w:r>
          </w:p>
          <w:p w:rsidR="00374F84" w:rsidRPr="007F3558" w:rsidRDefault="00374F84" w:rsidP="00C43E70">
            <w:r w:rsidRPr="007F3558">
              <w:t>- pochod, polka, valčík, mazurka</w:t>
            </w:r>
          </w:p>
          <w:p w:rsidR="00374F84" w:rsidRPr="007F3558" w:rsidRDefault="00374F84" w:rsidP="00C43E70">
            <w:r w:rsidRPr="007F3558">
              <w:t>- hra na dirigenta a orchestr</w:t>
            </w:r>
          </w:p>
          <w:p w:rsidR="00374F84" w:rsidRPr="007F3558" w:rsidRDefault="00374F84" w:rsidP="00C43E70">
            <w:r w:rsidRPr="007F3558">
              <w:t>- dramatizace písní</w:t>
            </w:r>
          </w:p>
          <w:p w:rsidR="00374F84" w:rsidRPr="007F3558" w:rsidRDefault="00374F84" w:rsidP="00C43E70">
            <w:r w:rsidRPr="007F3558">
              <w:t>- vánoční koledy – dramatické ztvárnění</w:t>
            </w:r>
          </w:p>
          <w:p w:rsidR="00374F84" w:rsidRPr="007F3558" w:rsidRDefault="00374F84" w:rsidP="00C43E70"/>
          <w:p w:rsidR="00374F84" w:rsidRPr="007F3558" w:rsidRDefault="00374F84" w:rsidP="00C43E70">
            <w:pPr>
              <w:pStyle w:val="Heading4"/>
              <w:rPr>
                <w:sz w:val="24"/>
                <w:szCs w:val="24"/>
              </w:rPr>
            </w:pPr>
            <w:r w:rsidRPr="007F3558">
              <w:rPr>
                <w:sz w:val="24"/>
                <w:szCs w:val="24"/>
              </w:rPr>
              <w:t>Instrumentální činnosti</w:t>
            </w:r>
          </w:p>
          <w:p w:rsidR="00374F84" w:rsidRPr="007F3558" w:rsidRDefault="00374F84" w:rsidP="00C43E70">
            <w:r w:rsidRPr="007F3558">
              <w:t xml:space="preserve"> - reprodukce známých písní s důrazem na první a druhou dobu taktu (Čtyři koně ve dvoře, Ach, synku, synku, Kdyby byl Bavorov…)</w:t>
            </w:r>
          </w:p>
          <w:p w:rsidR="00374F84" w:rsidRPr="007F3558" w:rsidRDefault="00374F84" w:rsidP="00C43E70">
            <w:r w:rsidRPr="007F3558">
              <w:t>- rytmické hádanky, rytmické ozvěny, rytmická hra na tělo</w:t>
            </w:r>
          </w:p>
          <w:p w:rsidR="00374F84" w:rsidRPr="007F3558" w:rsidRDefault="00374F84" w:rsidP="00C43E70">
            <w:r w:rsidRPr="007F3558">
              <w:t xml:space="preserve"> - rytmické hud. formy – pochod, polka, valčík</w:t>
            </w:r>
          </w:p>
          <w:p w:rsidR="00374F84" w:rsidRPr="007F3558" w:rsidRDefault="00374F84" w:rsidP="00C43E70">
            <w:r w:rsidRPr="007F3558">
              <w:t>- analytická práce s písní, jednoduchá písňová forma</w:t>
            </w:r>
          </w:p>
          <w:p w:rsidR="00374F84" w:rsidRPr="007F3558" w:rsidRDefault="00374F84" w:rsidP="00C43E70">
            <w:r w:rsidRPr="007F3558">
              <w:t>- Česká st. hymna</w:t>
            </w:r>
          </w:p>
          <w:p w:rsidR="00374F84" w:rsidRPr="007F3558" w:rsidRDefault="00374F84" w:rsidP="00C43E70">
            <w:pPr>
              <w:pStyle w:val="Heading3"/>
              <w:rPr>
                <w:rFonts w:ascii="Times New Roman" w:hAnsi="Times New Roman" w:cs="Times New Roman"/>
                <w:sz w:val="24"/>
                <w:szCs w:val="24"/>
              </w:rPr>
            </w:pPr>
            <w:r w:rsidRPr="007F3558">
              <w:rPr>
                <w:rFonts w:ascii="Times New Roman" w:hAnsi="Times New Roman" w:cs="Times New Roman"/>
                <w:sz w:val="24"/>
                <w:szCs w:val="24"/>
              </w:rPr>
              <w:t>Poslechové činnosti</w:t>
            </w:r>
          </w:p>
          <w:p w:rsidR="00374F84" w:rsidRPr="007F3558" w:rsidRDefault="00374F84" w:rsidP="00C43E70">
            <w:r w:rsidRPr="007F3558">
              <w:t xml:space="preserve"> - poznávání hud. nástrojů – rozdělení do skupin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 xml:space="preserve"> - píseň lidová, umělá</w:t>
            </w: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  <w:r w:rsidRPr="007F3558">
              <w:t xml:space="preserve"> - vokální a instrumentální skladba</w:t>
            </w:r>
          </w:p>
          <w:p w:rsidR="00374F84" w:rsidRPr="007F3558" w:rsidRDefault="00374F84" w:rsidP="00C43E70">
            <w:r w:rsidRPr="007F3558">
              <w:t xml:space="preserve"> - melodram</w:t>
            </w:r>
          </w:p>
          <w:p w:rsidR="00374F84" w:rsidRPr="007F3558" w:rsidRDefault="00374F84" w:rsidP="00C43E70">
            <w:r w:rsidRPr="007F3558">
              <w:t xml:space="preserve"> - muzikál</w:t>
            </w:r>
          </w:p>
          <w:p w:rsidR="00374F84" w:rsidRPr="007F3558" w:rsidRDefault="00374F84" w:rsidP="00C43E70">
            <w:r w:rsidRPr="007F3558">
              <w:t xml:space="preserve"> - opereta, opera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>- Opera – nově vzniklá hud. forma</w:t>
            </w:r>
          </w:p>
          <w:p w:rsidR="00374F84" w:rsidRPr="007F3558" w:rsidRDefault="00374F84" w:rsidP="00C43E70">
            <w:r w:rsidRPr="007F3558">
              <w:t xml:space="preserve">Claudio Monteverdi, B.Smetana, </w:t>
            </w:r>
          </w:p>
          <w:p w:rsidR="00374F84" w:rsidRPr="007F3558" w:rsidRDefault="00374F84" w:rsidP="00C43E70">
            <w:r w:rsidRPr="007F3558">
              <w:t>A. Dvořák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>- symfonie</w:t>
            </w:r>
          </w:p>
          <w:p w:rsidR="00374F84" w:rsidRPr="007F3558" w:rsidRDefault="00374F84" w:rsidP="00C43E70">
            <w:r w:rsidRPr="007F3558">
              <w:t xml:space="preserve">- koncert </w:t>
            </w:r>
          </w:p>
          <w:p w:rsidR="00374F84" w:rsidRPr="007F3558" w:rsidRDefault="00374F84" w:rsidP="00C43E70">
            <w:r w:rsidRPr="007F3558">
              <w:t>- W. A. Mozart</w:t>
            </w:r>
          </w:p>
          <w:p w:rsidR="00374F84" w:rsidRPr="007F3558" w:rsidRDefault="00374F84" w:rsidP="00C43E70">
            <w:r w:rsidRPr="007F3558">
              <w:t>- L. van Beethoven</w:t>
            </w:r>
          </w:p>
          <w:p w:rsidR="00374F84" w:rsidRPr="007F3558" w:rsidRDefault="00374F84" w:rsidP="00C43E70">
            <w:r w:rsidRPr="007F3558">
              <w:t>- B. Smetana</w:t>
            </w:r>
          </w:p>
          <w:p w:rsidR="00374F84" w:rsidRPr="007F3558" w:rsidRDefault="00374F84" w:rsidP="00C43E70">
            <w:r w:rsidRPr="007F3558">
              <w:t>- A. Dvořák</w:t>
            </w:r>
          </w:p>
          <w:p w:rsidR="00374F84" w:rsidRPr="007F3558" w:rsidRDefault="00374F84" w:rsidP="00C43E70">
            <w:r w:rsidRPr="007F3558">
              <w:t>- F. Škroup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>Pražské jaro</w:t>
            </w:r>
          </w:p>
          <w:p w:rsidR="00374F84" w:rsidRPr="007F3558" w:rsidRDefault="00374F84" w:rsidP="00C43E70">
            <w:pPr>
              <w:pStyle w:val="Heading5"/>
            </w:pPr>
            <w:r w:rsidRPr="007F3558">
              <w:t>Vokální činnosti</w:t>
            </w:r>
          </w:p>
          <w:p w:rsidR="00374F84" w:rsidRPr="007F3558" w:rsidRDefault="00374F84" w:rsidP="00C43E70">
            <w:r w:rsidRPr="007F3558">
              <w:t xml:space="preserve"> - intonační cvičení --&gt; vzestupná a sestupná řada tónů, intonace stupnic dur</w:t>
            </w:r>
          </w:p>
          <w:p w:rsidR="00374F84" w:rsidRPr="007F3558" w:rsidRDefault="00374F84" w:rsidP="00C43E70">
            <w:r w:rsidRPr="007F3558">
              <w:t xml:space="preserve"> - zpěv lidových písní, práce s notovým zápisem</w:t>
            </w:r>
          </w:p>
          <w:p w:rsidR="00374F84" w:rsidRPr="007F3558" w:rsidRDefault="00374F84" w:rsidP="00C43E70">
            <w:r w:rsidRPr="007F3558">
              <w:t xml:space="preserve"> - říkadlo, píseň – rytmické vyjádření textu písně</w:t>
            </w:r>
          </w:p>
          <w:p w:rsidR="00374F84" w:rsidRPr="007F3558" w:rsidRDefault="00374F84" w:rsidP="00C43E70">
            <w:r w:rsidRPr="007F3558">
              <w:t xml:space="preserve"> - vyhledávání rytmu v zápisu písně, rytmické hádanky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>- kombinace lid. písní</w:t>
            </w: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  <w:r w:rsidRPr="007F3558">
              <w:t>- svět orchestru – nástrojové skupiny</w:t>
            </w:r>
          </w:p>
        </w:tc>
        <w:tc>
          <w:tcPr>
            <w:tcW w:w="3600" w:type="dxa"/>
          </w:tcPr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r w:rsidRPr="007F3558">
              <w:rPr>
                <w:b/>
                <w:bCs/>
              </w:rPr>
              <w:t>OSV</w:t>
            </w:r>
          </w:p>
          <w:p w:rsidR="00374F84" w:rsidRPr="007F3558" w:rsidRDefault="00374F84" w:rsidP="00C02EA8">
            <w:r w:rsidRPr="007F3558">
              <w:t xml:space="preserve">– umění jako prostředek  </w:t>
            </w:r>
            <w:r>
              <w:t>komunikace</w:t>
            </w:r>
            <w:r w:rsidRPr="007F3558">
              <w:t>, estetika mezilidských vztahů, rozvoj smyslového vnímání, obecná kreativita</w:t>
            </w:r>
          </w:p>
          <w:p w:rsidR="00374F84" w:rsidRPr="007F3558" w:rsidRDefault="00374F84" w:rsidP="00C02EA8">
            <w:pPr>
              <w:rPr>
                <w:b/>
                <w:bCs/>
              </w:rPr>
            </w:pPr>
          </w:p>
          <w:p w:rsidR="00374F84" w:rsidRPr="007F3558" w:rsidRDefault="00374F84" w:rsidP="00C02EA8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EGS</w:t>
            </w:r>
          </w:p>
          <w:p w:rsidR="00374F84" w:rsidRPr="007F3558" w:rsidRDefault="00374F84" w:rsidP="00C02EA8">
            <w:r w:rsidRPr="007F3558">
              <w:t>– vnímání evropské hudeb. kultury, emotivnost, prožitek</w:t>
            </w:r>
          </w:p>
          <w:p w:rsidR="00374F84" w:rsidRPr="007F3558" w:rsidRDefault="00374F84" w:rsidP="00C02EA8"/>
          <w:p w:rsidR="00374F84" w:rsidRPr="007F3558" w:rsidRDefault="00374F84" w:rsidP="00C02EA8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EVV</w:t>
            </w:r>
          </w:p>
          <w:p w:rsidR="00374F84" w:rsidRPr="007F3558" w:rsidRDefault="00374F84" w:rsidP="00C02EA8">
            <w:r w:rsidRPr="007F3558">
              <w:t>– citová stránka osobnosti,</w:t>
            </w:r>
          </w:p>
          <w:p w:rsidR="00374F84" w:rsidRPr="007F3558" w:rsidRDefault="00374F84" w:rsidP="00C02EA8">
            <w:r w:rsidRPr="007F3558">
              <w:t>láska k přírodě, vnímání krásy</w:t>
            </w:r>
          </w:p>
          <w:p w:rsidR="00374F84" w:rsidRPr="007F3558" w:rsidRDefault="00374F84" w:rsidP="00C02EA8"/>
          <w:p w:rsidR="00374F84" w:rsidRPr="007F3558" w:rsidRDefault="00374F84" w:rsidP="00C02EA8">
            <w:r w:rsidRPr="007F3558">
              <w:rPr>
                <w:b/>
                <w:bCs/>
              </w:rPr>
              <w:t>VDO</w:t>
            </w:r>
          </w:p>
          <w:p w:rsidR="00374F84" w:rsidRPr="007F3558" w:rsidRDefault="00374F84" w:rsidP="00C02EA8">
            <w:r w:rsidRPr="007F3558">
              <w:t>– rozvíjet kritické myšlení, aktivita, kooperace</w:t>
            </w: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033DC7">
            <w:pPr>
              <w:rPr>
                <w:b/>
                <w:bCs/>
              </w:rPr>
            </w:pPr>
          </w:p>
          <w:p w:rsidR="00374F84" w:rsidRPr="007F3558" w:rsidRDefault="00374F84" w:rsidP="00033DC7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M</w:t>
            </w:r>
            <w:r>
              <w:rPr>
                <w:b/>
                <w:bCs/>
              </w:rPr>
              <w:t>D</w:t>
            </w:r>
            <w:r w:rsidRPr="007F3558">
              <w:rPr>
                <w:b/>
                <w:bCs/>
              </w:rPr>
              <w:t>V</w:t>
            </w:r>
            <w:r w:rsidRPr="007F3558">
              <w:t xml:space="preserve"> – </w:t>
            </w:r>
            <w:r>
              <w:t>hodnocení a tvorba</w:t>
            </w: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02EA8">
            <w:pPr>
              <w:jc w:val="center"/>
            </w:pPr>
          </w:p>
          <w:p w:rsidR="00374F84" w:rsidRPr="007F3558" w:rsidRDefault="00374F84" w:rsidP="00C02EA8">
            <w:pPr>
              <w:jc w:val="center"/>
            </w:pPr>
          </w:p>
          <w:p w:rsidR="00374F84" w:rsidRPr="007F3558" w:rsidRDefault="00374F84" w:rsidP="00C02EA8">
            <w:pPr>
              <w:jc w:val="center"/>
            </w:pPr>
          </w:p>
          <w:p w:rsidR="00374F84" w:rsidRPr="007F3558" w:rsidRDefault="00374F84" w:rsidP="00C02EA8">
            <w:pPr>
              <w:jc w:val="center"/>
            </w:pPr>
          </w:p>
          <w:p w:rsidR="00374F84" w:rsidRPr="007F3558" w:rsidRDefault="00374F84" w:rsidP="00C02EA8">
            <w:pPr>
              <w:jc w:val="center"/>
            </w:pPr>
          </w:p>
          <w:p w:rsidR="00374F84" w:rsidRPr="007F3558" w:rsidRDefault="00374F84" w:rsidP="00C02EA8">
            <w:pPr>
              <w:jc w:val="center"/>
            </w:pPr>
          </w:p>
          <w:p w:rsidR="00374F84" w:rsidRPr="007F3558" w:rsidRDefault="00374F84" w:rsidP="00C02EA8">
            <w:pPr>
              <w:jc w:val="center"/>
            </w:pPr>
          </w:p>
        </w:tc>
        <w:tc>
          <w:tcPr>
            <w:tcW w:w="2814" w:type="dxa"/>
          </w:tcPr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A34426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D</w:t>
            </w:r>
            <w:r w:rsidRPr="007F3558">
              <w:t xml:space="preserve"> – vznik křesťanství</w:t>
            </w:r>
          </w:p>
          <w:p w:rsidR="00374F84" w:rsidRPr="007F3558" w:rsidRDefault="00374F84" w:rsidP="00A34426">
            <w:pPr>
              <w:rPr>
                <w:b/>
                <w:bCs/>
              </w:rPr>
            </w:pPr>
          </w:p>
          <w:p w:rsidR="00374F84" w:rsidRPr="007F3558" w:rsidRDefault="00374F84" w:rsidP="00A34426">
            <w:pPr>
              <w:rPr>
                <w:b/>
                <w:bCs/>
              </w:rPr>
            </w:pPr>
          </w:p>
          <w:p w:rsidR="00374F84" w:rsidRPr="007F3558" w:rsidRDefault="00374F84" w:rsidP="00A34426">
            <w:r w:rsidRPr="007F3558">
              <w:rPr>
                <w:b/>
                <w:bCs/>
              </w:rPr>
              <w:t>Tv</w:t>
            </w:r>
            <w:r w:rsidRPr="007F3558">
              <w:t xml:space="preserve"> – hud. poh. činnosti: krok pochodový, valčíkový, polkový</w:t>
            </w: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>
            <w:r w:rsidRPr="007F3558">
              <w:rPr>
                <w:b/>
                <w:bCs/>
              </w:rPr>
              <w:t xml:space="preserve">D, Vv – </w:t>
            </w:r>
            <w:r w:rsidRPr="007F3558">
              <w:t>baroko, klasicismus</w:t>
            </w:r>
          </w:p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C02EA8">
            <w:r w:rsidRPr="007F3558">
              <w:rPr>
                <w:b/>
                <w:bCs/>
              </w:rPr>
              <w:t xml:space="preserve">Vv </w:t>
            </w:r>
            <w:r w:rsidRPr="007F3558">
              <w:t>– ilustrace písní, výtvarný záznam melodie, rytmu</w:t>
            </w:r>
          </w:p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  <w:p w:rsidR="00374F84" w:rsidRPr="007F3558" w:rsidRDefault="00374F84" w:rsidP="00A34426"/>
        </w:tc>
      </w:tr>
    </w:tbl>
    <w:p w:rsidR="00374F84" w:rsidRPr="007F3558" w:rsidRDefault="00374F84" w:rsidP="002640A6">
      <w:pPr>
        <w:pStyle w:val="Header"/>
        <w:tabs>
          <w:tab w:val="clear" w:pos="4536"/>
          <w:tab w:val="clear" w:pos="9072"/>
        </w:tabs>
      </w:pPr>
    </w:p>
    <w:p w:rsidR="00374F84" w:rsidRPr="007F3558" w:rsidRDefault="00374F84" w:rsidP="002640A6">
      <w:pPr>
        <w:pStyle w:val="Heading1"/>
        <w:rPr>
          <w:rFonts w:ascii="Times New Roman" w:hAnsi="Times New Roman" w:cs="Times New Roman"/>
          <w:sz w:val="24"/>
          <w:szCs w:val="24"/>
        </w:rPr>
      </w:pPr>
    </w:p>
    <w:p w:rsidR="00374F84" w:rsidRDefault="00374F84" w:rsidP="002640A6">
      <w:pPr>
        <w:pStyle w:val="Heading1"/>
        <w:rPr>
          <w:rFonts w:ascii="Times New Roman" w:hAnsi="Times New Roman" w:cs="Times New Roman"/>
          <w:sz w:val="24"/>
          <w:szCs w:val="24"/>
        </w:rPr>
      </w:pPr>
    </w:p>
    <w:p w:rsidR="00374F84" w:rsidRDefault="00374F84" w:rsidP="002640A6">
      <w:pPr>
        <w:pStyle w:val="Heading1"/>
        <w:rPr>
          <w:rFonts w:ascii="Times New Roman" w:hAnsi="Times New Roman" w:cs="Times New Roman"/>
          <w:sz w:val="24"/>
          <w:szCs w:val="24"/>
        </w:rPr>
      </w:pPr>
    </w:p>
    <w:p w:rsidR="00374F84" w:rsidRPr="007D24EC" w:rsidRDefault="00374F84" w:rsidP="007F3558">
      <w:pPr>
        <w:pStyle w:val="Heading1"/>
        <w:rPr>
          <w:rFonts w:ascii="Times New Roman" w:hAnsi="Times New Roman" w:cs="Times New Roman"/>
          <w:sz w:val="28"/>
          <w:szCs w:val="28"/>
        </w:rPr>
      </w:pPr>
      <w:r w:rsidRPr="007D24EC">
        <w:rPr>
          <w:rFonts w:ascii="Times New Roman" w:hAnsi="Times New Roman" w:cs="Times New Roman"/>
          <w:sz w:val="28"/>
          <w:szCs w:val="28"/>
        </w:rPr>
        <w:t>Vzdělávací oblast: Umění a kultura</w:t>
      </w:r>
    </w:p>
    <w:p w:rsidR="00374F84" w:rsidRPr="007F3558" w:rsidRDefault="00374F84" w:rsidP="007F3558">
      <w:pPr>
        <w:rPr>
          <w:b/>
          <w:bCs/>
          <w:sz w:val="28"/>
          <w:szCs w:val="28"/>
        </w:rPr>
      </w:pPr>
      <w:r w:rsidRPr="007D24EC">
        <w:rPr>
          <w:b/>
          <w:bCs/>
          <w:sz w:val="28"/>
          <w:szCs w:val="28"/>
        </w:rPr>
        <w:t>Vyučovací předmět: Hudební výchova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2719EB">
        <w:rPr>
          <w:b/>
          <w:bCs/>
          <w:sz w:val="28"/>
          <w:szCs w:val="28"/>
        </w:rPr>
        <w:t>Ročník:</w:t>
      </w:r>
      <w:r>
        <w:rPr>
          <w:b/>
          <w:bCs/>
          <w:sz w:val="28"/>
          <w:szCs w:val="28"/>
        </w:rPr>
        <w:t xml:space="preserve"> </w:t>
      </w:r>
      <w:r w:rsidRPr="007F3558">
        <w:rPr>
          <w:b/>
          <w:bCs/>
        </w:rPr>
        <w:t>7.</w:t>
      </w:r>
      <w:r w:rsidRPr="007F3558">
        <w:t xml:space="preserve"> 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0"/>
        <w:gridCol w:w="4320"/>
        <w:gridCol w:w="3600"/>
        <w:gridCol w:w="2814"/>
      </w:tblGrid>
      <w:tr w:rsidR="00374F84" w:rsidRPr="007F3558">
        <w:tc>
          <w:tcPr>
            <w:tcW w:w="5110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  <w:rPr>
                <w:b/>
                <w:bCs/>
              </w:rPr>
            </w:pPr>
            <w:r w:rsidRPr="007F3558">
              <w:rPr>
                <w:b/>
                <w:bCs/>
              </w:rPr>
              <w:t>Výstupy</w:t>
            </w:r>
          </w:p>
        </w:tc>
        <w:tc>
          <w:tcPr>
            <w:tcW w:w="4320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  <w:rPr>
                <w:b/>
                <w:bCs/>
              </w:rPr>
            </w:pPr>
            <w:r w:rsidRPr="007F3558">
              <w:rPr>
                <w:b/>
                <w:bCs/>
              </w:rPr>
              <w:t>Učivo</w:t>
            </w:r>
          </w:p>
        </w:tc>
        <w:tc>
          <w:tcPr>
            <w:tcW w:w="3600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  <w:r w:rsidRPr="007F3558">
              <w:rPr>
                <w:b/>
                <w:bCs/>
              </w:rPr>
              <w:t>Průřezová témata</w:t>
            </w:r>
          </w:p>
        </w:tc>
        <w:tc>
          <w:tcPr>
            <w:tcW w:w="2814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  <w:r w:rsidRPr="007F3558">
              <w:rPr>
                <w:b/>
                <w:bCs/>
              </w:rPr>
              <w:t>Mezipředmětové vztahy, projekty, poznámky</w:t>
            </w:r>
          </w:p>
        </w:tc>
      </w:tr>
      <w:tr w:rsidR="00374F84" w:rsidRPr="007F3558">
        <w:tc>
          <w:tcPr>
            <w:tcW w:w="5110" w:type="dxa"/>
          </w:tcPr>
          <w:p w:rsidR="00374F84" w:rsidRPr="007F3558" w:rsidRDefault="00374F84" w:rsidP="00C43E70">
            <w:pPr>
              <w:jc w:val="center"/>
              <w:rPr>
                <w:b/>
                <w:bCs/>
              </w:rPr>
            </w:pPr>
          </w:p>
          <w:p w:rsidR="00374F84" w:rsidRPr="007F3558" w:rsidRDefault="00374F84" w:rsidP="00C43E70">
            <w:r w:rsidRPr="007F3558">
              <w:t>Při zpěvu využívá správné pěvecké návyky.</w:t>
            </w:r>
          </w:p>
          <w:p w:rsidR="00374F84" w:rsidRPr="007F3558" w:rsidRDefault="00374F84" w:rsidP="00C43E70">
            <w:r w:rsidRPr="007F3558">
              <w:t>Podle individuálních dispozic zpívá intonačně čistě a rytmicky přesně.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pPr>
              <w:ind w:left="75"/>
            </w:pPr>
          </w:p>
          <w:p w:rsidR="00374F84" w:rsidRPr="007F3558" w:rsidRDefault="00374F84" w:rsidP="00C43E70">
            <w:pPr>
              <w:ind w:left="75"/>
            </w:pPr>
            <w:r w:rsidRPr="007F3558">
              <w:t>Při poslechu využívá získané zkušenosti.</w:t>
            </w:r>
          </w:p>
          <w:p w:rsidR="00374F84" w:rsidRPr="007F3558" w:rsidRDefault="00374F84" w:rsidP="00C43E70">
            <w:pPr>
              <w:ind w:left="75"/>
            </w:pPr>
            <w:r w:rsidRPr="007F3558">
              <w:t>Spojuje poslech s instrumentální nebo pohybovou činností.</w:t>
            </w:r>
          </w:p>
          <w:p w:rsidR="00374F84" w:rsidRPr="007F3558" w:rsidRDefault="00374F84" w:rsidP="00C43E70">
            <w:r w:rsidRPr="007F3558">
              <w:t>Rozpozná hudební nástroje, jejich výrazové možnosti.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>Zařadí skladbu do příslušného období.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 xml:space="preserve"> 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>Pohybem reaguje na znějící hudbu s využitím jednoduchých gest a tanečních kroků.</w:t>
            </w:r>
          </w:p>
          <w:p w:rsidR="00374F84" w:rsidRPr="007F3558" w:rsidRDefault="00374F84" w:rsidP="00C43E70">
            <w:r w:rsidRPr="007F3558">
              <w:t>Dokáže využít získaných znalostí</w:t>
            </w:r>
          </w:p>
          <w:p w:rsidR="00374F84" w:rsidRPr="007F3558" w:rsidRDefault="00374F84" w:rsidP="00C43E70">
            <w:r w:rsidRPr="007F3558">
              <w:t>a dovedností k vytvoření hudebně dramatického vystoupení.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t xml:space="preserve"> 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</w:tc>
        <w:tc>
          <w:tcPr>
            <w:tcW w:w="4320" w:type="dxa"/>
          </w:tcPr>
          <w:p w:rsidR="00374F84" w:rsidRPr="007F3558" w:rsidRDefault="00374F84" w:rsidP="00C43E70">
            <w:pPr>
              <w:pStyle w:val="Heading3"/>
              <w:rPr>
                <w:rFonts w:ascii="Times New Roman" w:hAnsi="Times New Roman" w:cs="Times New Roman"/>
                <w:sz w:val="24"/>
                <w:szCs w:val="24"/>
              </w:rPr>
            </w:pPr>
            <w:r w:rsidRPr="007F3558">
              <w:rPr>
                <w:rFonts w:ascii="Times New Roman" w:hAnsi="Times New Roman" w:cs="Times New Roman"/>
                <w:sz w:val="24"/>
                <w:szCs w:val="24"/>
              </w:rPr>
              <w:t>Vokální činnosti</w:t>
            </w:r>
          </w:p>
          <w:p w:rsidR="00374F84" w:rsidRPr="007F3558" w:rsidRDefault="00374F84" w:rsidP="00C43E70">
            <w:r w:rsidRPr="007F3558">
              <w:t>- lidové a umělé písně – dynamika</w:t>
            </w:r>
          </w:p>
          <w:p w:rsidR="00374F84" w:rsidRPr="007F3558" w:rsidRDefault="00374F84" w:rsidP="00C43E70">
            <w:r w:rsidRPr="007F3558">
              <w:t xml:space="preserve">                                        melodie</w:t>
            </w:r>
          </w:p>
          <w:p w:rsidR="00374F84" w:rsidRPr="007F3558" w:rsidRDefault="00374F84" w:rsidP="00C43E70">
            <w:r w:rsidRPr="007F3558">
              <w:t xml:space="preserve">                                        rytmus</w:t>
            </w:r>
          </w:p>
          <w:p w:rsidR="00374F84" w:rsidRPr="007F3558" w:rsidRDefault="00374F84" w:rsidP="00C43E70">
            <w:r w:rsidRPr="007F3558">
              <w:t>- výběr písní různých období</w:t>
            </w:r>
          </w:p>
          <w:p w:rsidR="00374F84" w:rsidRPr="007F3558" w:rsidRDefault="00374F84" w:rsidP="00C43E70">
            <w:r w:rsidRPr="007F3558">
              <w:t xml:space="preserve">- lidové písně kramářské </w:t>
            </w:r>
          </w:p>
          <w:p w:rsidR="00374F84" w:rsidRPr="007F3558" w:rsidRDefault="00374F84" w:rsidP="00C43E70">
            <w:r w:rsidRPr="007F3558">
              <w:t>- Náměšť- J. Hutka</w:t>
            </w:r>
          </w:p>
          <w:p w:rsidR="00374F84" w:rsidRPr="007F3558" w:rsidRDefault="00374F84" w:rsidP="00C43E70">
            <w:r w:rsidRPr="007F3558">
              <w:t>- Česká st. hymna</w:t>
            </w:r>
          </w:p>
          <w:p w:rsidR="00374F84" w:rsidRPr="007F3558" w:rsidRDefault="00374F84" w:rsidP="00C43E70"/>
          <w:p w:rsidR="00374F84" w:rsidRPr="007F3558" w:rsidRDefault="00374F84" w:rsidP="00C43E70">
            <w:pPr>
              <w:pStyle w:val="Heading4"/>
              <w:rPr>
                <w:sz w:val="24"/>
                <w:szCs w:val="24"/>
              </w:rPr>
            </w:pPr>
            <w:r w:rsidRPr="007F3558">
              <w:rPr>
                <w:sz w:val="24"/>
                <w:szCs w:val="24"/>
              </w:rPr>
              <w:t>Poslechové činnosti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>Pochod, tanec, vážná hudba k poslechu</w:t>
            </w:r>
          </w:p>
          <w:p w:rsidR="00374F84" w:rsidRPr="007F3558" w:rsidRDefault="00374F84" w:rsidP="00C43E70">
            <w:r w:rsidRPr="007F3558">
              <w:t>Výběr poslechových skladeb různých období</w:t>
            </w:r>
          </w:p>
          <w:p w:rsidR="00374F84" w:rsidRPr="007F3558" w:rsidRDefault="00374F84" w:rsidP="00C43E70">
            <w:r w:rsidRPr="007F3558">
              <w:t>Poznáváme hudeb</w:t>
            </w:r>
            <w:r>
              <w:t xml:space="preserve">ní </w:t>
            </w:r>
            <w:r w:rsidRPr="007F3558">
              <w:t>nástroje</w:t>
            </w:r>
          </w:p>
          <w:p w:rsidR="00374F84" w:rsidRPr="007F3558" w:rsidRDefault="00374F84" w:rsidP="00C43E70">
            <w:pPr>
              <w:rPr>
                <w:b/>
                <w:bCs/>
                <w:u w:val="single"/>
              </w:rPr>
            </w:pPr>
          </w:p>
          <w:p w:rsidR="00374F84" w:rsidRPr="007F3558" w:rsidRDefault="00374F84" w:rsidP="00C43E70">
            <w:r w:rsidRPr="007F3558">
              <w:rPr>
                <w:b/>
                <w:bCs/>
              </w:rPr>
              <w:t>Baroko</w:t>
            </w:r>
            <w:r w:rsidRPr="007F3558">
              <w:t xml:space="preserve"> – Vivaldi, </w:t>
            </w:r>
          </w:p>
          <w:p w:rsidR="00374F84" w:rsidRPr="007F3558" w:rsidRDefault="00374F84" w:rsidP="00C43E70">
            <w:r w:rsidRPr="007F3558">
              <w:rPr>
                <w:b/>
                <w:bCs/>
              </w:rPr>
              <w:t>Klasicismus</w:t>
            </w:r>
            <w:r w:rsidRPr="007F3558">
              <w:t xml:space="preserve">  - Mozart, Beethoven</w:t>
            </w:r>
          </w:p>
          <w:p w:rsidR="00374F84" w:rsidRPr="007F3558" w:rsidRDefault="00374F84" w:rsidP="00C43E70">
            <w:r w:rsidRPr="007F3558">
              <w:rPr>
                <w:b/>
                <w:bCs/>
              </w:rPr>
              <w:t>Romantismus</w:t>
            </w:r>
            <w:r w:rsidRPr="007F3558">
              <w:t xml:space="preserve"> – Chopin,  Schubert   </w:t>
            </w:r>
            <w:r w:rsidRPr="007F3558">
              <w:rPr>
                <w:b/>
                <w:bCs/>
              </w:rPr>
              <w:t>Český romantismus</w:t>
            </w:r>
            <w:r w:rsidRPr="007F3558">
              <w:t xml:space="preserve"> – Smetana, Dvořák, Škroup,   B.Martinů</w:t>
            </w:r>
          </w:p>
          <w:p w:rsidR="00374F84" w:rsidRPr="007F3558" w:rsidRDefault="00374F84" w:rsidP="00C43E70">
            <w:pPr>
              <w:rPr>
                <w:b/>
                <w:bCs/>
                <w:u w:val="single"/>
              </w:rPr>
            </w:pPr>
            <w:r w:rsidRPr="007F3558">
              <w:t xml:space="preserve"> </w:t>
            </w:r>
          </w:p>
          <w:p w:rsidR="00374F84" w:rsidRPr="007F3558" w:rsidRDefault="00374F84" w:rsidP="00C43E70">
            <w:pPr>
              <w:pStyle w:val="Heading3"/>
              <w:rPr>
                <w:rFonts w:ascii="Times New Roman" w:hAnsi="Times New Roman" w:cs="Times New Roman"/>
                <w:sz w:val="24"/>
                <w:szCs w:val="24"/>
              </w:rPr>
            </w:pPr>
            <w:r w:rsidRPr="007F3558">
              <w:rPr>
                <w:rFonts w:ascii="Times New Roman" w:hAnsi="Times New Roman" w:cs="Times New Roman"/>
                <w:sz w:val="24"/>
                <w:szCs w:val="24"/>
              </w:rPr>
              <w:t>Instrumentální činnosti a pohybové činnosti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 xml:space="preserve"> - prolínají do ostatních hudebních činností v průběhu celého šk. roku.</w:t>
            </w:r>
          </w:p>
          <w:p w:rsidR="00374F84" w:rsidRPr="007F3558" w:rsidRDefault="00374F84" w:rsidP="00C43E70">
            <w:r w:rsidRPr="007F3558">
              <w:t xml:space="preserve"> - taktování, taneční kroky, vlastní pohybové ztvárnění – choreografie</w:t>
            </w:r>
          </w:p>
          <w:p w:rsidR="00374F84" w:rsidRPr="007F3558" w:rsidRDefault="00374F84" w:rsidP="00C43E70">
            <w:r w:rsidRPr="007F3558">
              <w:t xml:space="preserve"> - polka, valčík, mazurka</w:t>
            </w:r>
          </w:p>
          <w:p w:rsidR="00374F84" w:rsidRPr="007F3558" w:rsidRDefault="00374F84" w:rsidP="00C43E70">
            <w:r w:rsidRPr="007F3558">
              <w:t xml:space="preserve"> - moderní tance</w:t>
            </w: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</w:tc>
        <w:tc>
          <w:tcPr>
            <w:tcW w:w="3600" w:type="dxa"/>
          </w:tcPr>
          <w:p w:rsidR="00374F84" w:rsidRPr="007F3558" w:rsidRDefault="00374F84" w:rsidP="00C43E70"/>
          <w:p w:rsidR="00374F84" w:rsidRPr="007F3558" w:rsidRDefault="00374F84" w:rsidP="008A31C8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MKV</w:t>
            </w:r>
          </w:p>
          <w:p w:rsidR="00374F84" w:rsidRPr="007F3558" w:rsidRDefault="00374F84" w:rsidP="008A31C8">
            <w:r w:rsidRPr="007F3558">
              <w:t>– lid. písně jiných národů, poznávání kulturních tradic</w:t>
            </w:r>
          </w:p>
          <w:p w:rsidR="00374F84" w:rsidRPr="007F3558" w:rsidRDefault="00374F84" w:rsidP="008A31C8">
            <w:pPr>
              <w:rPr>
                <w:b/>
                <w:bCs/>
              </w:rPr>
            </w:pPr>
          </w:p>
          <w:p w:rsidR="00374F84" w:rsidRPr="007F3558" w:rsidRDefault="00374F84" w:rsidP="008A31C8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EVV</w:t>
            </w:r>
          </w:p>
          <w:p w:rsidR="00374F84" w:rsidRPr="007F3558" w:rsidRDefault="00374F84" w:rsidP="008A31C8">
            <w:r w:rsidRPr="007F3558">
              <w:t>– citlivý přístup k okolní krajině, vnímání krásy přírody</w:t>
            </w:r>
          </w:p>
          <w:p w:rsidR="00374F84" w:rsidRPr="007F3558" w:rsidRDefault="00374F84" w:rsidP="008A31C8"/>
          <w:p w:rsidR="00374F84" w:rsidRPr="007F3558" w:rsidRDefault="00374F84" w:rsidP="008A31C8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OSV</w:t>
            </w:r>
          </w:p>
          <w:p w:rsidR="00374F84" w:rsidRPr="007F3558" w:rsidRDefault="00374F84" w:rsidP="008A31C8">
            <w:r w:rsidRPr="007F3558">
              <w:t xml:space="preserve"> – obecná kreativita, rozvoj smyslového vnímání</w:t>
            </w:r>
          </w:p>
          <w:p w:rsidR="00374F84" w:rsidRPr="007F3558" w:rsidRDefault="00374F84" w:rsidP="008A31C8">
            <w:pPr>
              <w:rPr>
                <w:b/>
                <w:bCs/>
              </w:rPr>
            </w:pPr>
          </w:p>
          <w:p w:rsidR="00374F84" w:rsidRPr="007F3558" w:rsidRDefault="00374F84" w:rsidP="008A31C8">
            <w:r w:rsidRPr="007F3558">
              <w:rPr>
                <w:b/>
                <w:bCs/>
              </w:rPr>
              <w:t>OSV</w:t>
            </w:r>
            <w:r w:rsidRPr="007F3558">
              <w:t xml:space="preserve"> </w:t>
            </w:r>
          </w:p>
          <w:p w:rsidR="00374F84" w:rsidRPr="007F3558" w:rsidRDefault="00374F84" w:rsidP="008A31C8">
            <w:r w:rsidRPr="007F3558">
              <w:t>– hudba jako prostředek komunikace</w:t>
            </w:r>
          </w:p>
          <w:p w:rsidR="00374F84" w:rsidRPr="007F3558" w:rsidRDefault="00374F84" w:rsidP="008A31C8">
            <w:pPr>
              <w:rPr>
                <w:b/>
                <w:bCs/>
              </w:rPr>
            </w:pPr>
          </w:p>
          <w:p w:rsidR="00374F84" w:rsidRPr="007F3558" w:rsidRDefault="00374F84" w:rsidP="008A31C8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EGS</w:t>
            </w:r>
          </w:p>
          <w:p w:rsidR="00374F84" w:rsidRPr="007F3558" w:rsidRDefault="00374F84" w:rsidP="008A31C8">
            <w:r w:rsidRPr="007F3558">
              <w:rPr>
                <w:b/>
                <w:bCs/>
              </w:rPr>
              <w:t xml:space="preserve">– </w:t>
            </w:r>
            <w:r w:rsidRPr="007F3558">
              <w:t>vnímání evropské hudeb. kultury</w:t>
            </w:r>
          </w:p>
          <w:p w:rsidR="00374F84" w:rsidRPr="007F3558" w:rsidRDefault="00374F84" w:rsidP="008A31C8">
            <w:pPr>
              <w:rPr>
                <w:b/>
                <w:bCs/>
              </w:rPr>
            </w:pPr>
          </w:p>
          <w:p w:rsidR="00374F84" w:rsidRPr="007F3558" w:rsidRDefault="00374F84" w:rsidP="008A31C8">
            <w:pPr>
              <w:rPr>
                <w:b/>
                <w:bCs/>
              </w:rPr>
            </w:pPr>
          </w:p>
          <w:p w:rsidR="00374F84" w:rsidRPr="007F3558" w:rsidRDefault="00374F84" w:rsidP="00033DC7">
            <w:pPr>
              <w:rPr>
                <w:b/>
                <w:bCs/>
              </w:rPr>
            </w:pPr>
          </w:p>
          <w:p w:rsidR="00374F84" w:rsidRPr="007F3558" w:rsidRDefault="00374F84" w:rsidP="00033DC7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M</w:t>
            </w:r>
            <w:r>
              <w:rPr>
                <w:b/>
                <w:bCs/>
              </w:rPr>
              <w:t>D</w:t>
            </w:r>
            <w:r w:rsidRPr="007F3558">
              <w:rPr>
                <w:b/>
                <w:bCs/>
              </w:rPr>
              <w:t>V</w:t>
            </w:r>
            <w:r w:rsidRPr="007F3558">
              <w:t xml:space="preserve"> – </w:t>
            </w:r>
            <w:r>
              <w:t>hodnocení a tvorba</w:t>
            </w:r>
          </w:p>
          <w:p w:rsidR="00374F84" w:rsidRPr="007F3558" w:rsidRDefault="00374F84" w:rsidP="008A31C8">
            <w:pPr>
              <w:rPr>
                <w:b/>
                <w:bCs/>
              </w:rPr>
            </w:pPr>
          </w:p>
          <w:p w:rsidR="00374F84" w:rsidRPr="007F3558" w:rsidRDefault="00374F84" w:rsidP="008A31C8">
            <w:pPr>
              <w:rPr>
                <w:b/>
                <w:bCs/>
              </w:rPr>
            </w:pPr>
          </w:p>
          <w:p w:rsidR="00374F84" w:rsidRPr="007F3558" w:rsidRDefault="00374F84" w:rsidP="008A31C8">
            <w:pPr>
              <w:rPr>
                <w:b/>
                <w:bCs/>
              </w:rPr>
            </w:pPr>
          </w:p>
          <w:p w:rsidR="00374F84" w:rsidRPr="007F3558" w:rsidRDefault="00374F84" w:rsidP="008A31C8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pPr>
              <w:jc w:val="center"/>
              <w:rPr>
                <w:b/>
                <w:bCs/>
                <w:color w:val="000000"/>
              </w:rPr>
            </w:pPr>
          </w:p>
          <w:p w:rsidR="00374F84" w:rsidRPr="007F3558" w:rsidRDefault="00374F84" w:rsidP="008A31C8"/>
        </w:tc>
        <w:tc>
          <w:tcPr>
            <w:tcW w:w="2814" w:type="dxa"/>
          </w:tcPr>
          <w:p w:rsidR="00374F84" w:rsidRPr="007F3558" w:rsidRDefault="00374F84" w:rsidP="00C43E70"/>
          <w:p w:rsidR="00374F84" w:rsidRPr="007F3558" w:rsidRDefault="00374F84" w:rsidP="008A31C8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Vv, Čj, D</w:t>
            </w:r>
          </w:p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>
            <w:r w:rsidRPr="007F3558">
              <w:t>- sebehodnocení, rozvíjení vzájemné komunikace</w:t>
            </w:r>
          </w:p>
          <w:p w:rsidR="00374F84" w:rsidRPr="007F3558" w:rsidRDefault="00374F84" w:rsidP="008A31C8"/>
          <w:p w:rsidR="00374F84" w:rsidRPr="007F3558" w:rsidRDefault="00374F84" w:rsidP="008A31C8"/>
          <w:p w:rsidR="00374F84" w:rsidRPr="007F3558" w:rsidRDefault="00374F84" w:rsidP="008A31C8"/>
        </w:tc>
      </w:tr>
    </w:tbl>
    <w:p w:rsidR="00374F84" w:rsidRPr="007F3558" w:rsidRDefault="00374F84" w:rsidP="002640A6">
      <w:pPr>
        <w:pStyle w:val="Header"/>
        <w:tabs>
          <w:tab w:val="clear" w:pos="4536"/>
          <w:tab w:val="clear" w:pos="9072"/>
        </w:tabs>
      </w:pPr>
    </w:p>
    <w:p w:rsidR="00374F84" w:rsidRPr="007F3558" w:rsidRDefault="00374F84" w:rsidP="002640A6">
      <w:pPr>
        <w:pStyle w:val="Heading1"/>
        <w:rPr>
          <w:rFonts w:ascii="Times New Roman" w:hAnsi="Times New Roman" w:cs="Times New Roman"/>
          <w:sz w:val="24"/>
          <w:szCs w:val="24"/>
        </w:rPr>
      </w:pPr>
    </w:p>
    <w:p w:rsidR="00374F84" w:rsidRDefault="00374F84" w:rsidP="007F3558">
      <w:pPr>
        <w:pStyle w:val="Heading1"/>
        <w:rPr>
          <w:rFonts w:ascii="Times New Roman" w:hAnsi="Times New Roman" w:cs="Times New Roman"/>
          <w:sz w:val="28"/>
          <w:szCs w:val="28"/>
        </w:rPr>
      </w:pPr>
    </w:p>
    <w:p w:rsidR="00374F84" w:rsidRDefault="00374F84" w:rsidP="007F3558">
      <w:pPr>
        <w:pStyle w:val="Heading1"/>
        <w:rPr>
          <w:rFonts w:ascii="Times New Roman" w:hAnsi="Times New Roman" w:cs="Times New Roman"/>
          <w:sz w:val="28"/>
          <w:szCs w:val="28"/>
        </w:rPr>
      </w:pPr>
    </w:p>
    <w:p w:rsidR="00374F84" w:rsidRDefault="00374F84" w:rsidP="007F3558">
      <w:pPr>
        <w:pStyle w:val="Heading1"/>
        <w:rPr>
          <w:rFonts w:ascii="Times New Roman" w:hAnsi="Times New Roman" w:cs="Times New Roman"/>
          <w:sz w:val="28"/>
          <w:szCs w:val="28"/>
        </w:rPr>
      </w:pPr>
    </w:p>
    <w:p w:rsidR="00374F84" w:rsidRPr="007F3558" w:rsidRDefault="00374F84" w:rsidP="007F3558"/>
    <w:p w:rsidR="00374F84" w:rsidRPr="007D24EC" w:rsidRDefault="00374F84" w:rsidP="007F3558">
      <w:pPr>
        <w:pStyle w:val="Heading1"/>
        <w:rPr>
          <w:rFonts w:ascii="Times New Roman" w:hAnsi="Times New Roman" w:cs="Times New Roman"/>
          <w:sz w:val="28"/>
          <w:szCs w:val="28"/>
        </w:rPr>
      </w:pPr>
      <w:r w:rsidRPr="007D24EC">
        <w:rPr>
          <w:rFonts w:ascii="Times New Roman" w:hAnsi="Times New Roman" w:cs="Times New Roman"/>
          <w:sz w:val="28"/>
          <w:szCs w:val="28"/>
        </w:rPr>
        <w:t>Vzdělávací oblast: Umění a kultura</w:t>
      </w:r>
    </w:p>
    <w:p w:rsidR="00374F84" w:rsidRPr="007F3558" w:rsidRDefault="00374F84" w:rsidP="007F3558">
      <w:pPr>
        <w:rPr>
          <w:b/>
          <w:bCs/>
          <w:sz w:val="28"/>
          <w:szCs w:val="28"/>
        </w:rPr>
      </w:pPr>
      <w:r w:rsidRPr="007D24EC">
        <w:rPr>
          <w:b/>
          <w:bCs/>
          <w:sz w:val="28"/>
          <w:szCs w:val="28"/>
        </w:rPr>
        <w:t>Vyučovací předmět: Hudební výchova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2719EB">
        <w:rPr>
          <w:b/>
          <w:bCs/>
          <w:sz w:val="28"/>
          <w:szCs w:val="28"/>
        </w:rPr>
        <w:t xml:space="preserve">Ročník: </w:t>
      </w:r>
      <w:r w:rsidRPr="007F3558">
        <w:rPr>
          <w:b/>
          <w:bCs/>
        </w:rPr>
        <w:t>8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0"/>
        <w:gridCol w:w="4320"/>
        <w:gridCol w:w="3600"/>
        <w:gridCol w:w="2814"/>
      </w:tblGrid>
      <w:tr w:rsidR="00374F84" w:rsidRPr="007F3558">
        <w:tc>
          <w:tcPr>
            <w:tcW w:w="5110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  <w:r w:rsidRPr="007F3558">
              <w:rPr>
                <w:b/>
                <w:bCs/>
              </w:rPr>
              <w:t>Výstupy</w:t>
            </w:r>
          </w:p>
        </w:tc>
        <w:tc>
          <w:tcPr>
            <w:tcW w:w="4320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  <w:rPr>
                <w:b/>
                <w:bCs/>
              </w:rPr>
            </w:pPr>
            <w:r w:rsidRPr="007F3558">
              <w:rPr>
                <w:b/>
                <w:bCs/>
              </w:rPr>
              <w:t>Učivo</w:t>
            </w:r>
          </w:p>
        </w:tc>
        <w:tc>
          <w:tcPr>
            <w:tcW w:w="3600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  <w:r w:rsidRPr="007F3558">
              <w:rPr>
                <w:b/>
                <w:bCs/>
              </w:rPr>
              <w:t>Průřezová témata</w:t>
            </w:r>
          </w:p>
        </w:tc>
        <w:tc>
          <w:tcPr>
            <w:tcW w:w="2814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  <w:r w:rsidRPr="007F3558">
              <w:rPr>
                <w:b/>
                <w:bCs/>
              </w:rPr>
              <w:t>Mezipředmětové vztahy, projekty, poznámky</w:t>
            </w:r>
          </w:p>
        </w:tc>
      </w:tr>
      <w:tr w:rsidR="00374F84" w:rsidRPr="007F3558">
        <w:tc>
          <w:tcPr>
            <w:tcW w:w="5110" w:type="dxa"/>
          </w:tcPr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pStyle w:val="BodyText"/>
              <w:rPr>
                <w:color w:val="auto"/>
              </w:rPr>
            </w:pPr>
            <w:r w:rsidRPr="007F3558">
              <w:rPr>
                <w:color w:val="auto"/>
              </w:rPr>
              <w:t>Dodržuje správné pěvecké návyky a hlasovou hygienu.</w:t>
            </w:r>
          </w:p>
          <w:p w:rsidR="00374F84" w:rsidRPr="007F3558" w:rsidRDefault="00374F84" w:rsidP="00C43E70">
            <w:r w:rsidRPr="007F3558">
              <w:t>Zpívá intonačně čistě, rytmicky přesně.</w:t>
            </w:r>
          </w:p>
          <w:p w:rsidR="00374F84" w:rsidRPr="007F3558" w:rsidRDefault="00374F84" w:rsidP="00C43E70">
            <w:r w:rsidRPr="007F3558">
              <w:t>Respektuje dynamiku písně.</w:t>
            </w:r>
          </w:p>
          <w:p w:rsidR="00374F84" w:rsidRPr="007F3558" w:rsidRDefault="00374F84" w:rsidP="00C43E70">
            <w:r w:rsidRPr="007F3558">
              <w:t>Umí použít k doprovodu jednoduché nástroje.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>Zná pojem akord.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>Rozliší durovou a mollovou stupnici.               .</w:t>
            </w:r>
          </w:p>
          <w:p w:rsidR="00374F84" w:rsidRPr="007F3558" w:rsidRDefault="00374F84" w:rsidP="00C43E70">
            <w:r w:rsidRPr="007F3558">
              <w:t>Umí zazpívat lidový dvojhlas .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>Seznámí se s charakteristickými prvky džezové hudby.</w:t>
            </w:r>
          </w:p>
          <w:p w:rsidR="00374F84" w:rsidRPr="007F3558" w:rsidRDefault="00374F84" w:rsidP="00C43E70">
            <w:r w:rsidRPr="007F3558">
              <w:t>Umí přesně rytmicky zazpívat vybrané písně.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>Postihuje rytmické, dynamické a výrazové změny v hudebním proudu.</w:t>
            </w:r>
          </w:p>
          <w:p w:rsidR="00374F84" w:rsidRPr="007F3558" w:rsidRDefault="00374F84" w:rsidP="00C43E70">
            <w:r w:rsidRPr="007F3558">
              <w:t>Rozliší základní vlastnosti tónu.</w:t>
            </w:r>
          </w:p>
          <w:p w:rsidR="00374F84" w:rsidRPr="007F3558" w:rsidRDefault="00374F84" w:rsidP="00C43E70">
            <w:r w:rsidRPr="007F3558">
              <w:t xml:space="preserve">Sluchem rozliší melodii vzestupnou </w:t>
            </w:r>
          </w:p>
          <w:p w:rsidR="00374F84" w:rsidRPr="007F3558" w:rsidRDefault="00374F84" w:rsidP="00C43E70">
            <w:r w:rsidRPr="007F3558">
              <w:t>a sestupnou.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>Umí pojmenovat vybrané hudební formy.</w:t>
            </w:r>
          </w:p>
          <w:p w:rsidR="00374F84" w:rsidRPr="007F3558" w:rsidRDefault="00374F84" w:rsidP="00C43E70">
            <w:r w:rsidRPr="007F3558">
              <w:t xml:space="preserve"> 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 xml:space="preserve"> 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 xml:space="preserve">Seznámí se s vybranými skladbami </w:t>
            </w:r>
          </w:p>
          <w:p w:rsidR="00374F84" w:rsidRPr="007F3558" w:rsidRDefault="00374F84" w:rsidP="00C43E70">
            <w:r w:rsidRPr="007F3558">
              <w:t>L. Janáčka a B. Martinů.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>Tvoří jednoduché doprovody.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 xml:space="preserve"> 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>Umí podle individuálních dispozic vytleskat obtížnější rytmus.</w:t>
            </w:r>
          </w:p>
          <w:p w:rsidR="00374F84" w:rsidRPr="007F3558" w:rsidRDefault="00374F84" w:rsidP="00C43E70">
            <w:r w:rsidRPr="007F3558">
              <w:t xml:space="preserve"> 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>Pohybem vyjadřuje různé taneční rytmy.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pPr>
              <w:rPr>
                <w:b/>
                <w:bCs/>
              </w:rPr>
            </w:pPr>
          </w:p>
        </w:tc>
        <w:tc>
          <w:tcPr>
            <w:tcW w:w="4320" w:type="dxa"/>
          </w:tcPr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pStyle w:val="Heading5"/>
            </w:pPr>
            <w:r w:rsidRPr="007F3558">
              <w:t>Hlasová a rytmická cvičení</w:t>
            </w:r>
          </w:p>
          <w:p w:rsidR="00374F84" w:rsidRPr="007F3558" w:rsidRDefault="00374F84" w:rsidP="00C43E70">
            <w:r w:rsidRPr="007F3558">
              <w:t>- intervaly</w:t>
            </w:r>
          </w:p>
          <w:p w:rsidR="00374F84" w:rsidRPr="007F3558" w:rsidRDefault="00374F84" w:rsidP="00C43E70">
            <w:r w:rsidRPr="007F3558">
              <w:t>- rytmický výcvik s oporou hudebních nástrojů</w:t>
            </w:r>
          </w:p>
          <w:p w:rsidR="00374F84" w:rsidRPr="007F3558" w:rsidRDefault="00374F84" w:rsidP="00C43E70">
            <w:r w:rsidRPr="007F3558">
              <w:t>- zpěv lidových i umělých písní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>- transpozice vzestupné a sestupné řady tónů (stupnic)</w:t>
            </w:r>
          </w:p>
          <w:p w:rsidR="00374F84" w:rsidRPr="007F3558" w:rsidRDefault="00374F84" w:rsidP="00C43E70">
            <w:r w:rsidRPr="007F3558">
              <w:t xml:space="preserve">- akord </w:t>
            </w:r>
          </w:p>
          <w:p w:rsidR="00374F84" w:rsidRPr="007F3558" w:rsidRDefault="00374F84" w:rsidP="00C43E70">
            <w:r w:rsidRPr="007F3558">
              <w:t>- příklady v lidové tvorbě</w:t>
            </w: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>
            <w:r w:rsidRPr="007F3558">
              <w:t>- divadla malých forem</w:t>
            </w:r>
          </w:p>
          <w:p w:rsidR="00374F84" w:rsidRPr="007F3558" w:rsidRDefault="00374F84" w:rsidP="00C43E70">
            <w:r w:rsidRPr="007F3558">
              <w:t xml:space="preserve">- Semafor – Šlitr, Suchý </w:t>
            </w:r>
          </w:p>
          <w:p w:rsidR="00374F84" w:rsidRPr="007F3558" w:rsidRDefault="00374F84" w:rsidP="00C43E70">
            <w:r w:rsidRPr="007F3558">
              <w:t>- Osvobozené divadlo – J. Ježek (Klobouk ve křoví, David a Goliáš)</w:t>
            </w: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  <w:r w:rsidRPr="007F3558">
              <w:t>- balet</w:t>
            </w:r>
          </w:p>
          <w:p w:rsidR="00374F84" w:rsidRPr="007F3558" w:rsidRDefault="00374F84" w:rsidP="00C43E70">
            <w:pPr>
              <w:pStyle w:val="Heading4"/>
              <w:rPr>
                <w:sz w:val="24"/>
                <w:szCs w:val="24"/>
              </w:rPr>
            </w:pPr>
            <w:r w:rsidRPr="007F3558">
              <w:rPr>
                <w:sz w:val="24"/>
                <w:szCs w:val="24"/>
              </w:rPr>
              <w:t>Poslechové činnosti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>- poslech různých hudebních žánrů, srovnávání, postihování charakteristických rozdílů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rPr>
                <w:b/>
                <w:bCs/>
              </w:rPr>
              <w:t>Baroko</w:t>
            </w:r>
            <w:r w:rsidRPr="007F3558">
              <w:t xml:space="preserve"> – Bach, Vivaldi</w:t>
            </w:r>
          </w:p>
          <w:p w:rsidR="00374F84" w:rsidRPr="007F3558" w:rsidRDefault="00374F84" w:rsidP="00C43E70">
            <w:r w:rsidRPr="007F3558">
              <w:rPr>
                <w:b/>
                <w:bCs/>
              </w:rPr>
              <w:t>Romantismus</w:t>
            </w:r>
            <w:r w:rsidRPr="007F3558">
              <w:t xml:space="preserve"> – Chopin, Liszt, Čajkovskij, Schubert</w:t>
            </w:r>
          </w:p>
          <w:p w:rsidR="00374F84" w:rsidRPr="007F3558" w:rsidRDefault="00374F84" w:rsidP="00C43E70">
            <w:r w:rsidRPr="007F3558">
              <w:t>- A. Dvořák - symfonická tvorba</w:t>
            </w:r>
          </w:p>
          <w:p w:rsidR="00374F84" w:rsidRPr="007F3558" w:rsidRDefault="00374F84" w:rsidP="00C43E70">
            <w:r w:rsidRPr="007F3558">
              <w:t>- Z. Fibich – melodram Vodník, Poem</w:t>
            </w:r>
          </w:p>
          <w:p w:rsidR="00374F84" w:rsidRPr="007F3558" w:rsidRDefault="00374F84" w:rsidP="00C43E70">
            <w:r w:rsidRPr="007F3558">
              <w:rPr>
                <w:b/>
                <w:bCs/>
              </w:rPr>
              <w:t>Baroko</w:t>
            </w:r>
            <w:r w:rsidRPr="007F3558">
              <w:t xml:space="preserve"> – Vivaldi, Bach, Händel  </w:t>
            </w:r>
          </w:p>
          <w:p w:rsidR="00374F84" w:rsidRPr="007F3558" w:rsidRDefault="00374F84" w:rsidP="00C43E70">
            <w:r w:rsidRPr="007F3558">
              <w:t xml:space="preserve">                                             </w:t>
            </w:r>
          </w:p>
          <w:p w:rsidR="00374F84" w:rsidRPr="007F3558" w:rsidRDefault="00374F84" w:rsidP="00C43E70">
            <w:r w:rsidRPr="007F3558">
              <w:t>opera, oratorium</w:t>
            </w:r>
          </w:p>
          <w:p w:rsidR="00374F84" w:rsidRPr="007F3558" w:rsidRDefault="00374F84" w:rsidP="00C43E70">
            <w:r w:rsidRPr="007F3558">
              <w:t>fuga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>concerto grosso</w:t>
            </w:r>
          </w:p>
          <w:p w:rsidR="00374F84" w:rsidRPr="007F3558" w:rsidRDefault="00374F84" w:rsidP="00C43E70">
            <w:r w:rsidRPr="007F3558">
              <w:rPr>
                <w:b/>
                <w:bCs/>
              </w:rPr>
              <w:t>Klasicismus</w:t>
            </w:r>
            <w:r w:rsidRPr="007F3558">
              <w:t xml:space="preserve"> – znaky</w:t>
            </w:r>
          </w:p>
          <w:p w:rsidR="00374F84" w:rsidRPr="007F3558" w:rsidRDefault="00374F84" w:rsidP="00C43E70">
            <w:r w:rsidRPr="007F3558">
              <w:t>J. Haydn – kvarteto</w:t>
            </w:r>
          </w:p>
          <w:p w:rsidR="00374F84" w:rsidRPr="007F3558" w:rsidRDefault="00374F84" w:rsidP="00C43E70">
            <w:r w:rsidRPr="007F3558">
              <w:t>W.A. Mozart – kl. koncert</w:t>
            </w:r>
          </w:p>
          <w:p w:rsidR="00374F84" w:rsidRPr="007F3558" w:rsidRDefault="00374F84" w:rsidP="00C43E70">
            <w:r w:rsidRPr="007F3558">
              <w:rPr>
                <w:b/>
                <w:bCs/>
              </w:rPr>
              <w:t>Romantismus</w:t>
            </w:r>
            <w:r w:rsidRPr="007F3558">
              <w:t xml:space="preserve"> – Chopin, Schubert   </w:t>
            </w:r>
          </w:p>
          <w:p w:rsidR="00374F84" w:rsidRPr="007F3558" w:rsidRDefault="00374F84" w:rsidP="00C43E70">
            <w:pPr>
              <w:pStyle w:val="Heading6"/>
              <w:rPr>
                <w:rFonts w:ascii="Times New Roman" w:hAnsi="Times New Roman" w:cs="Times New Roman"/>
              </w:rPr>
            </w:pPr>
            <w:r w:rsidRPr="007F3558">
              <w:rPr>
                <w:rFonts w:ascii="Times New Roman" w:hAnsi="Times New Roman" w:cs="Times New Roman"/>
              </w:rPr>
              <w:t>Ruská hudba – Čajkovskij</w:t>
            </w:r>
          </w:p>
          <w:p w:rsidR="00374F84" w:rsidRPr="007F3558" w:rsidRDefault="00374F84" w:rsidP="00C43E70">
            <w:pPr>
              <w:pStyle w:val="BodyText2"/>
              <w:jc w:val="left"/>
              <w:rPr>
                <w:rFonts w:ascii="Times New Roman" w:hAnsi="Times New Roman" w:cs="Times New Roman"/>
              </w:rPr>
            </w:pPr>
            <w:r w:rsidRPr="007F3558">
              <w:rPr>
                <w:rFonts w:ascii="Times New Roman" w:hAnsi="Times New Roman" w:cs="Times New Roman"/>
              </w:rPr>
              <w:t>Český romantismus</w:t>
            </w:r>
          </w:p>
          <w:p w:rsidR="00374F84" w:rsidRPr="007F3558" w:rsidRDefault="00374F84" w:rsidP="00C43E70">
            <w:pPr>
              <w:pStyle w:val="BodyText2"/>
              <w:jc w:val="left"/>
              <w:rPr>
                <w:rFonts w:ascii="Times New Roman" w:hAnsi="Times New Roman" w:cs="Times New Roman"/>
              </w:rPr>
            </w:pPr>
            <w:r w:rsidRPr="007F3558">
              <w:rPr>
                <w:rFonts w:ascii="Times New Roman" w:hAnsi="Times New Roman" w:cs="Times New Roman"/>
              </w:rPr>
              <w:t xml:space="preserve">Smetana -Má vlast                        </w:t>
            </w:r>
          </w:p>
          <w:p w:rsidR="00374F84" w:rsidRPr="007F3558" w:rsidRDefault="00374F84" w:rsidP="00C43E70">
            <w:r w:rsidRPr="007F3558">
              <w:t xml:space="preserve"> </w:t>
            </w:r>
          </w:p>
          <w:p w:rsidR="00374F84" w:rsidRPr="007F3558" w:rsidRDefault="00374F84" w:rsidP="00C43E70">
            <w:r w:rsidRPr="007F3558">
              <w:t>Česká mše vánoční – J. J. Ryba</w:t>
            </w:r>
          </w:p>
          <w:p w:rsidR="00374F84" w:rsidRPr="007F3558" w:rsidRDefault="00374F84" w:rsidP="00C43E70">
            <w:r w:rsidRPr="007F3558">
              <w:t xml:space="preserve">                               </w:t>
            </w:r>
          </w:p>
          <w:p w:rsidR="00374F84" w:rsidRPr="007F3558" w:rsidRDefault="00374F84" w:rsidP="00C43E70">
            <w:pPr>
              <w:pStyle w:val="Heading3"/>
              <w:rPr>
                <w:rFonts w:ascii="Times New Roman" w:hAnsi="Times New Roman" w:cs="Times New Roman"/>
                <w:sz w:val="24"/>
                <w:szCs w:val="24"/>
              </w:rPr>
            </w:pPr>
            <w:r w:rsidRPr="007F3558">
              <w:rPr>
                <w:rFonts w:ascii="Times New Roman" w:hAnsi="Times New Roman" w:cs="Times New Roman"/>
                <w:sz w:val="24"/>
                <w:szCs w:val="24"/>
              </w:rPr>
              <w:t>Česká hudba 20. století</w:t>
            </w:r>
          </w:p>
          <w:p w:rsidR="00374F84" w:rsidRPr="007F3558" w:rsidRDefault="00374F84" w:rsidP="00C43E70">
            <w:pPr>
              <w:rPr>
                <w:b/>
                <w:bCs/>
                <w:u w:val="single"/>
              </w:rPr>
            </w:pPr>
          </w:p>
          <w:p w:rsidR="00374F84" w:rsidRPr="007F3558" w:rsidRDefault="00374F84" w:rsidP="00C43E70">
            <w:r w:rsidRPr="007F3558">
              <w:t>- L. Janáček, B. Martinů</w:t>
            </w:r>
          </w:p>
          <w:p w:rsidR="00374F84" w:rsidRPr="007F3558" w:rsidRDefault="00374F84" w:rsidP="00C43E70">
            <w:pPr>
              <w:rPr>
                <w:b/>
                <w:bCs/>
                <w:u w:val="single"/>
              </w:rPr>
            </w:pP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  <w:r w:rsidRPr="007F3558">
              <w:t xml:space="preserve">         </w:t>
            </w:r>
          </w:p>
          <w:p w:rsidR="00374F84" w:rsidRPr="007F3558" w:rsidRDefault="00374F84" w:rsidP="00C43E70">
            <w:r w:rsidRPr="007F3558">
              <w:t xml:space="preserve">                                      </w:t>
            </w:r>
          </w:p>
          <w:p w:rsidR="00374F84" w:rsidRPr="007F3558" w:rsidRDefault="00374F84" w:rsidP="00C43E70">
            <w:r w:rsidRPr="007F3558">
              <w:t xml:space="preserve"> - Výběr skladeb s výrazně odlišným tempem a rytmem</w:t>
            </w:r>
          </w:p>
          <w:p w:rsidR="00374F84" w:rsidRPr="007F3558" w:rsidRDefault="00374F84" w:rsidP="00C43E70">
            <w:r w:rsidRPr="007F3558">
              <w:t xml:space="preserve">            </w:t>
            </w:r>
          </w:p>
          <w:p w:rsidR="00374F84" w:rsidRPr="007F3558" w:rsidRDefault="00374F84" w:rsidP="00C43E70">
            <w:r w:rsidRPr="007F3558">
              <w:t xml:space="preserve"> - píseň Život je jen náhoda</w:t>
            </w:r>
          </w:p>
          <w:p w:rsidR="00374F84" w:rsidRPr="007F3558" w:rsidRDefault="00374F84" w:rsidP="00C43E70">
            <w:r w:rsidRPr="007F3558">
              <w:t xml:space="preserve"> - ragtime – synkopický rytmus</w:t>
            </w:r>
          </w:p>
          <w:p w:rsidR="00374F84" w:rsidRPr="007F3558" w:rsidRDefault="00374F84" w:rsidP="00C43E70">
            <w:r w:rsidRPr="007F3558">
              <w:t xml:space="preserve"> - swing, boogie woogie, blues</w:t>
            </w:r>
          </w:p>
          <w:p w:rsidR="00374F84" w:rsidRPr="007F3558" w:rsidRDefault="00374F84" w:rsidP="00C43E70">
            <w:r w:rsidRPr="007F3558">
              <w:t xml:space="preserve">           </w:t>
            </w:r>
          </w:p>
          <w:p w:rsidR="00374F84" w:rsidRPr="007F3558" w:rsidRDefault="00374F84" w:rsidP="00C43E70"/>
          <w:p w:rsidR="00374F84" w:rsidRPr="007F3558" w:rsidRDefault="00374F84" w:rsidP="00C43E70">
            <w:pPr>
              <w:rPr>
                <w:b/>
                <w:bCs/>
                <w:u w:val="single"/>
              </w:rPr>
            </w:pPr>
            <w:r w:rsidRPr="007F3558">
              <w:rPr>
                <w:b/>
                <w:bCs/>
                <w:u w:val="single"/>
              </w:rPr>
              <w:t>Hudebně pohybové činnosti</w:t>
            </w:r>
          </w:p>
          <w:p w:rsidR="00374F84" w:rsidRPr="007F3558" w:rsidRDefault="00374F84" w:rsidP="00C43E70">
            <w:r w:rsidRPr="007F3558">
              <w:t>Prolínají do ostatních hudebních činností v průběhu celého šk. roku.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 xml:space="preserve"> - taktování, taneční kroky, vlastní pohybové ztvárnění – choreografie</w:t>
            </w:r>
          </w:p>
          <w:p w:rsidR="00374F84" w:rsidRPr="007F3558" w:rsidRDefault="00374F84" w:rsidP="00C43E70">
            <w:r w:rsidRPr="007F3558">
              <w:t xml:space="preserve"> - polka, valčík, mazurka</w:t>
            </w:r>
          </w:p>
          <w:p w:rsidR="00374F84" w:rsidRPr="007F3558" w:rsidRDefault="00374F84" w:rsidP="00C43E70"/>
        </w:tc>
        <w:tc>
          <w:tcPr>
            <w:tcW w:w="3600" w:type="dxa"/>
          </w:tcPr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A044A9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EVV</w:t>
            </w:r>
          </w:p>
          <w:p w:rsidR="00374F84" w:rsidRPr="007F3558" w:rsidRDefault="00374F84" w:rsidP="00A044A9">
            <w:r w:rsidRPr="007F3558">
              <w:t>- citlivý přístup k přírodě, láska k místu, kde bydlím,…</w:t>
            </w:r>
          </w:p>
          <w:p w:rsidR="00374F84" w:rsidRPr="007F3558" w:rsidRDefault="00374F84" w:rsidP="00A044A9"/>
          <w:p w:rsidR="00374F84" w:rsidRPr="007F3558" w:rsidRDefault="00374F84" w:rsidP="00A044A9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MKV</w:t>
            </w:r>
          </w:p>
          <w:p w:rsidR="00374F84" w:rsidRPr="007F3558" w:rsidRDefault="00374F84" w:rsidP="00A044A9">
            <w:r w:rsidRPr="007F3558">
              <w:t>– tradice a rozmanitost kultur</w:t>
            </w:r>
          </w:p>
          <w:p w:rsidR="00374F84" w:rsidRPr="007F3558" w:rsidRDefault="00374F84" w:rsidP="00A044A9"/>
          <w:p w:rsidR="00374F84" w:rsidRPr="007F3558" w:rsidRDefault="00374F84" w:rsidP="00A044A9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EGS</w:t>
            </w:r>
          </w:p>
          <w:p w:rsidR="00374F84" w:rsidRPr="007F3558" w:rsidRDefault="00374F84" w:rsidP="00A044A9">
            <w:r w:rsidRPr="007F3558">
              <w:t xml:space="preserve">– vnímání evropské </w:t>
            </w:r>
          </w:p>
          <w:p w:rsidR="00374F84" w:rsidRPr="007F3558" w:rsidRDefault="00374F84" w:rsidP="00A044A9">
            <w:r w:rsidRPr="007F3558">
              <w:t>a světové kultury</w:t>
            </w:r>
          </w:p>
          <w:p w:rsidR="00374F84" w:rsidRPr="007F3558" w:rsidRDefault="00374F84" w:rsidP="00A044A9">
            <w:pPr>
              <w:rPr>
                <w:b/>
                <w:bCs/>
              </w:rPr>
            </w:pPr>
          </w:p>
          <w:p w:rsidR="00374F84" w:rsidRPr="007F3558" w:rsidRDefault="00374F84" w:rsidP="00A044A9">
            <w:r w:rsidRPr="007F3558">
              <w:rPr>
                <w:b/>
                <w:bCs/>
              </w:rPr>
              <w:t>OSV</w:t>
            </w:r>
            <w:r w:rsidRPr="007F3558">
              <w:t xml:space="preserve"> – umění jako prostředek komunikace, estetika mezi lidských vztahů</w:t>
            </w:r>
          </w:p>
          <w:p w:rsidR="00374F84" w:rsidRPr="007F3558" w:rsidRDefault="00374F84" w:rsidP="00A044A9"/>
          <w:p w:rsidR="00374F84" w:rsidRPr="007F3558" w:rsidRDefault="00374F84" w:rsidP="00A044A9">
            <w:pPr>
              <w:rPr>
                <w:b/>
                <w:bCs/>
              </w:rPr>
            </w:pPr>
          </w:p>
          <w:p w:rsidR="00374F84" w:rsidRPr="007F3558" w:rsidRDefault="00374F84" w:rsidP="00A044A9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MKV</w:t>
            </w:r>
            <w:r w:rsidRPr="007F3558">
              <w:t xml:space="preserve"> – původ různých stylů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033DC7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M</w:t>
            </w:r>
            <w:r>
              <w:rPr>
                <w:b/>
                <w:bCs/>
              </w:rPr>
              <w:t>D</w:t>
            </w:r>
            <w:r w:rsidRPr="007F3558">
              <w:rPr>
                <w:b/>
                <w:bCs/>
              </w:rPr>
              <w:t>V</w:t>
            </w:r>
            <w:r w:rsidRPr="007F3558">
              <w:t xml:space="preserve"> – </w:t>
            </w:r>
            <w:r>
              <w:t>hodnocení a tvorba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 xml:space="preserve"> 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r w:rsidRPr="007F3558">
              <w:t xml:space="preserve"> </w:t>
            </w:r>
          </w:p>
        </w:tc>
        <w:tc>
          <w:tcPr>
            <w:tcW w:w="2814" w:type="dxa"/>
          </w:tcPr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Čj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A044A9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Čj, D, Vv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D, Čj, Vv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A044A9"/>
          <w:p w:rsidR="00374F84" w:rsidRPr="007F3558" w:rsidRDefault="00374F84" w:rsidP="00A044A9"/>
          <w:p w:rsidR="00374F84" w:rsidRPr="007F3558" w:rsidRDefault="00374F84" w:rsidP="00A044A9"/>
          <w:p w:rsidR="00374F84" w:rsidRPr="007F3558" w:rsidRDefault="00374F84" w:rsidP="00A044A9">
            <w:pPr>
              <w:rPr>
                <w:b/>
                <w:bCs/>
              </w:rPr>
            </w:pPr>
            <w:r w:rsidRPr="007F3558">
              <w:t>hodnocení žáků, sebehodnocení, rozvíjení vzájemné komunikace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</w:p>
        </w:tc>
      </w:tr>
    </w:tbl>
    <w:p w:rsidR="00374F84" w:rsidRPr="007F3558" w:rsidRDefault="00374F84" w:rsidP="002640A6">
      <w:pPr>
        <w:rPr>
          <w:b/>
          <w:bCs/>
        </w:rPr>
      </w:pPr>
    </w:p>
    <w:p w:rsidR="00374F84" w:rsidRPr="007D24EC" w:rsidRDefault="00374F84" w:rsidP="007F3558">
      <w:pPr>
        <w:pStyle w:val="Heading1"/>
        <w:rPr>
          <w:rFonts w:ascii="Times New Roman" w:hAnsi="Times New Roman" w:cs="Times New Roman"/>
          <w:sz w:val="28"/>
          <w:szCs w:val="28"/>
        </w:rPr>
      </w:pPr>
      <w:r w:rsidRPr="007D24EC">
        <w:rPr>
          <w:rFonts w:ascii="Times New Roman" w:hAnsi="Times New Roman" w:cs="Times New Roman"/>
          <w:sz w:val="28"/>
          <w:szCs w:val="28"/>
        </w:rPr>
        <w:t>Vzdělávací oblast: Umění a kultura</w:t>
      </w:r>
    </w:p>
    <w:p w:rsidR="00374F84" w:rsidRPr="007F3558" w:rsidRDefault="00374F84" w:rsidP="007F3558">
      <w:pPr>
        <w:rPr>
          <w:b/>
          <w:bCs/>
          <w:sz w:val="28"/>
          <w:szCs w:val="28"/>
        </w:rPr>
      </w:pPr>
      <w:r w:rsidRPr="007D24EC">
        <w:rPr>
          <w:b/>
          <w:bCs/>
          <w:sz w:val="28"/>
          <w:szCs w:val="28"/>
        </w:rPr>
        <w:t>Vyučovací předmět: Hudební výchova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2719EB">
        <w:rPr>
          <w:b/>
          <w:bCs/>
          <w:sz w:val="28"/>
          <w:szCs w:val="28"/>
        </w:rPr>
        <w:t>Ročník</w:t>
      </w:r>
      <w:r w:rsidRPr="007F3558">
        <w:rPr>
          <w:b/>
          <w:bCs/>
          <w:sz w:val="28"/>
          <w:szCs w:val="28"/>
        </w:rPr>
        <w:t xml:space="preserve">: </w:t>
      </w:r>
      <w:r w:rsidRPr="007F3558">
        <w:rPr>
          <w:b/>
          <w:bCs/>
        </w:rPr>
        <w:t>9.</w:t>
      </w:r>
      <w:r w:rsidRPr="007F3558">
        <w:t xml:space="preserve"> 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0"/>
        <w:gridCol w:w="4320"/>
        <w:gridCol w:w="3600"/>
        <w:gridCol w:w="2814"/>
      </w:tblGrid>
      <w:tr w:rsidR="00374F84" w:rsidRPr="007F3558">
        <w:tc>
          <w:tcPr>
            <w:tcW w:w="5110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  <w:rPr>
                <w:b/>
                <w:bCs/>
              </w:rPr>
            </w:pPr>
            <w:r w:rsidRPr="007F3558">
              <w:rPr>
                <w:b/>
                <w:bCs/>
              </w:rPr>
              <w:t>Výstupy</w:t>
            </w:r>
          </w:p>
        </w:tc>
        <w:tc>
          <w:tcPr>
            <w:tcW w:w="4320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  <w:rPr>
                <w:b/>
                <w:bCs/>
              </w:rPr>
            </w:pPr>
            <w:r w:rsidRPr="007F3558">
              <w:rPr>
                <w:b/>
                <w:bCs/>
              </w:rPr>
              <w:t>Učivo</w:t>
            </w:r>
          </w:p>
        </w:tc>
        <w:tc>
          <w:tcPr>
            <w:tcW w:w="3600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  <w:r w:rsidRPr="007F3558">
              <w:rPr>
                <w:b/>
                <w:bCs/>
              </w:rPr>
              <w:t>Průřezová témata</w:t>
            </w:r>
          </w:p>
        </w:tc>
        <w:tc>
          <w:tcPr>
            <w:tcW w:w="2814" w:type="dxa"/>
            <w:shd w:val="clear" w:color="auto" w:fill="FBD4B4"/>
          </w:tcPr>
          <w:p w:rsidR="00374F84" w:rsidRPr="007F3558" w:rsidRDefault="00374F84" w:rsidP="00C43E70">
            <w:pPr>
              <w:jc w:val="center"/>
            </w:pPr>
          </w:p>
          <w:p w:rsidR="00374F84" w:rsidRPr="007F3558" w:rsidRDefault="00374F84" w:rsidP="00C43E70">
            <w:pPr>
              <w:jc w:val="center"/>
            </w:pPr>
            <w:r w:rsidRPr="007F3558">
              <w:rPr>
                <w:b/>
                <w:bCs/>
              </w:rPr>
              <w:t>Mezipředmětové vztahy, projekty, poznámky</w:t>
            </w:r>
          </w:p>
        </w:tc>
      </w:tr>
      <w:tr w:rsidR="00374F84" w:rsidRPr="007F3558">
        <w:tc>
          <w:tcPr>
            <w:tcW w:w="5110" w:type="dxa"/>
          </w:tcPr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>
            <w:r w:rsidRPr="007F3558">
              <w:t xml:space="preserve">Dodržuje správné pěvecké návyky </w:t>
            </w:r>
          </w:p>
          <w:p w:rsidR="00374F84" w:rsidRPr="007F3558" w:rsidRDefault="00374F84" w:rsidP="00C43E70">
            <w:r w:rsidRPr="007F3558">
              <w:t>a hlasovou hygienu.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>Poznává nejstarší hudební památky a umí je zařadit do historických souvislostí.</w:t>
            </w:r>
          </w:p>
          <w:p w:rsidR="00374F84" w:rsidRPr="007F3558" w:rsidRDefault="00374F84" w:rsidP="00C43E70">
            <w:r w:rsidRPr="007F3558">
              <w:t>Orientuje se v jednotlivých hudebních obdobích.</w:t>
            </w:r>
          </w:p>
          <w:p w:rsidR="00374F84" w:rsidRPr="007F3558" w:rsidRDefault="00374F84" w:rsidP="00C43E70">
            <w:r w:rsidRPr="007F3558">
              <w:t>Zná charakteristické znaky a umí nalézt souvislosti z jiných oborů umělecké činnosti.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>Podle svých individuálních hudebních dispozic zpívá kultivovaně a pěvecky správně písně různých žánrů.</w:t>
            </w:r>
          </w:p>
          <w:p w:rsidR="00374F84" w:rsidRPr="007F3558" w:rsidRDefault="00374F84" w:rsidP="00C43E70">
            <w:r w:rsidRPr="007F3558">
              <w:t xml:space="preserve"> </w:t>
            </w:r>
          </w:p>
          <w:p w:rsidR="00374F84" w:rsidRPr="007F3558" w:rsidRDefault="00374F84" w:rsidP="00C43E70"/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 xml:space="preserve">Při poslechu využívá získaných znalostí </w:t>
            </w:r>
          </w:p>
          <w:p w:rsidR="00374F84" w:rsidRPr="007F3558" w:rsidRDefault="00374F84" w:rsidP="00C43E70">
            <w:r w:rsidRPr="007F3558">
              <w:t>a zkušeností.</w:t>
            </w:r>
          </w:p>
          <w:p w:rsidR="00374F84" w:rsidRPr="007F3558" w:rsidRDefault="00374F84" w:rsidP="00C43E70">
            <w:r w:rsidRPr="007F3558">
              <w:t>Postihuje hudebně výrazové prostředky.</w:t>
            </w:r>
          </w:p>
          <w:p w:rsidR="00374F84" w:rsidRPr="007F3558" w:rsidRDefault="00374F84" w:rsidP="00C43E70">
            <w:r w:rsidRPr="007F3558">
              <w:t>Spojuje poslech s pohybovou činností.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>
            <w:r w:rsidRPr="007F3558">
              <w:t>Postihuje hudební výrazové prostředky.</w:t>
            </w:r>
          </w:p>
          <w:p w:rsidR="00374F84" w:rsidRPr="007F3558" w:rsidRDefault="00374F84" w:rsidP="00C43E70">
            <w:r w:rsidRPr="007F3558">
              <w:t>Spojuje poslech s instrumentální nebo pohybovou činností.</w:t>
            </w:r>
          </w:p>
          <w:p w:rsidR="00374F84" w:rsidRPr="007F3558" w:rsidRDefault="00374F84" w:rsidP="00036509">
            <w:pPr>
              <w:rPr>
                <w:b/>
                <w:bCs/>
              </w:rPr>
            </w:pPr>
            <w:r w:rsidRPr="007F3558">
              <w:t>Rozpozná hudební nástroje, jejich výrazové možnosti.</w:t>
            </w:r>
          </w:p>
        </w:tc>
        <w:tc>
          <w:tcPr>
            <w:tcW w:w="4320" w:type="dxa"/>
          </w:tcPr>
          <w:p w:rsidR="00374F84" w:rsidRPr="007F3558" w:rsidRDefault="00374F84" w:rsidP="00C43E70"/>
          <w:p w:rsidR="00374F84" w:rsidRPr="007F3558" w:rsidRDefault="00374F84" w:rsidP="00C43E70">
            <w:r w:rsidRPr="007F3558">
              <w:t xml:space="preserve">  Opakování učiva z předchozích ročníků.</w:t>
            </w:r>
          </w:p>
          <w:p w:rsidR="00374F84" w:rsidRPr="007F3558" w:rsidRDefault="00374F84" w:rsidP="00C43E70">
            <w:r w:rsidRPr="007F3558">
              <w:t>- opakování lidových i umělých písní s důrazem na dynamiku, melodii, rytmus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 xml:space="preserve"> Výběr písní období:   </w:t>
            </w:r>
          </w:p>
          <w:p w:rsidR="00374F84" w:rsidRPr="007F3558" w:rsidRDefault="00374F84" w:rsidP="00C43E70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 xml:space="preserve">středověk: </w:t>
            </w:r>
          </w:p>
          <w:p w:rsidR="00374F84" w:rsidRPr="007F3558" w:rsidRDefault="00374F84" w:rsidP="00C43E70">
            <w:r w:rsidRPr="007F3558">
              <w:t xml:space="preserve">    Hospodine </w:t>
            </w:r>
            <w:r>
              <w:t xml:space="preserve"> </w:t>
            </w:r>
            <w:r w:rsidRPr="007F3558">
              <w:t>pomiluj ny</w:t>
            </w:r>
          </w:p>
          <w:p w:rsidR="00374F84" w:rsidRPr="007F3558" w:rsidRDefault="00374F84" w:rsidP="00C43E70">
            <w:r w:rsidRPr="007F3558">
              <w:t xml:space="preserve">    Kdož jsú boží bojovníci</w:t>
            </w:r>
          </w:p>
          <w:p w:rsidR="00374F84" w:rsidRPr="007F3558" w:rsidRDefault="00374F84" w:rsidP="00C43E70">
            <w:r w:rsidRPr="007F3558">
              <w:t xml:space="preserve">    gregoriánský chorál  </w:t>
            </w:r>
          </w:p>
          <w:p w:rsidR="00374F84" w:rsidRPr="007F3558" w:rsidRDefault="00374F84" w:rsidP="00C43E70">
            <w:r w:rsidRPr="007F3558">
              <w:t xml:space="preserve">                                        </w:t>
            </w:r>
          </w:p>
          <w:p w:rsidR="00374F84" w:rsidRPr="007F3558" w:rsidRDefault="00374F84" w:rsidP="00C43E70">
            <w:r w:rsidRPr="007F3558">
              <w:rPr>
                <w:b/>
                <w:bCs/>
              </w:rPr>
              <w:t>baroko</w:t>
            </w:r>
            <w:r w:rsidRPr="007F3558">
              <w:t xml:space="preserve">: J. S. Bach </w:t>
            </w: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  <w:r w:rsidRPr="007F3558">
              <w:rPr>
                <w:b/>
                <w:bCs/>
              </w:rPr>
              <w:t>klasicismus</w:t>
            </w:r>
            <w:r w:rsidRPr="007F3558">
              <w:t xml:space="preserve">: </w:t>
            </w:r>
          </w:p>
          <w:p w:rsidR="00374F84" w:rsidRPr="007F3558" w:rsidRDefault="00374F84" w:rsidP="00C43E70">
            <w:pPr>
              <w:pStyle w:val="Header"/>
              <w:tabs>
                <w:tab w:val="clear" w:pos="4536"/>
                <w:tab w:val="clear" w:pos="9072"/>
              </w:tabs>
            </w:pPr>
            <w:r w:rsidRPr="007F3558">
              <w:t xml:space="preserve">     J. Haydn </w:t>
            </w:r>
          </w:p>
          <w:p w:rsidR="00374F84" w:rsidRPr="007F3558" w:rsidRDefault="00374F84" w:rsidP="00C43E70">
            <w:r w:rsidRPr="007F3558">
              <w:t xml:space="preserve">      L. van Beethoven – Óda na radost</w:t>
            </w:r>
          </w:p>
          <w:p w:rsidR="00374F84" w:rsidRPr="007F3558" w:rsidRDefault="00374F84" w:rsidP="00C43E70">
            <w:r w:rsidRPr="007F3558">
              <w:rPr>
                <w:b/>
                <w:bCs/>
              </w:rPr>
              <w:t>romantismus</w:t>
            </w:r>
            <w:r w:rsidRPr="007F3558">
              <w:t>:</w:t>
            </w:r>
          </w:p>
          <w:p w:rsidR="00374F84" w:rsidRPr="007F3558" w:rsidRDefault="00374F84" w:rsidP="00C43E70">
            <w:r w:rsidRPr="007F3558">
              <w:t xml:space="preserve">     F. Schubert – Pstruh</w:t>
            </w:r>
          </w:p>
          <w:p w:rsidR="00374F84" w:rsidRPr="007F3558" w:rsidRDefault="00374F84" w:rsidP="00C43E70">
            <w:r w:rsidRPr="007F3558">
              <w:t xml:space="preserve">   </w:t>
            </w:r>
            <w:r>
              <w:t xml:space="preserve"> G. Verdi – sbor židů z opery </w:t>
            </w:r>
            <w:r w:rsidRPr="007F3558">
              <w:t xml:space="preserve">Nabucco    </w:t>
            </w:r>
          </w:p>
          <w:p w:rsidR="00374F84" w:rsidRPr="007F3558" w:rsidRDefault="00374F84" w:rsidP="00C43E70">
            <w:r w:rsidRPr="007F3558">
              <w:t xml:space="preserve">                                  </w:t>
            </w:r>
          </w:p>
          <w:p w:rsidR="00374F84" w:rsidRPr="007F3558" w:rsidRDefault="00374F84" w:rsidP="00C43E70">
            <w:pPr>
              <w:rPr>
                <w:u w:val="single"/>
              </w:rPr>
            </w:pPr>
            <w:r w:rsidRPr="007F3558">
              <w:rPr>
                <w:u w:val="single"/>
              </w:rPr>
              <w:t>Hudební žánry 20. století:</w:t>
            </w:r>
          </w:p>
          <w:p w:rsidR="00374F84" w:rsidRPr="007F3558" w:rsidRDefault="00374F84" w:rsidP="00C43E70">
            <w:pPr>
              <w:rPr>
                <w:u w:val="single"/>
              </w:rPr>
            </w:pPr>
          </w:p>
          <w:p w:rsidR="00374F84" w:rsidRPr="007F3558" w:rsidRDefault="00374F84" w:rsidP="00C43E70">
            <w:pPr>
              <w:rPr>
                <w:i/>
                <w:iCs/>
              </w:rPr>
            </w:pPr>
            <w:r w:rsidRPr="007F3558">
              <w:rPr>
                <w:i/>
                <w:iCs/>
              </w:rPr>
              <w:t>vážná hudba:</w:t>
            </w:r>
          </w:p>
          <w:p w:rsidR="00374F84" w:rsidRPr="007F3558" w:rsidRDefault="00374F84" w:rsidP="00C43E70">
            <w:r w:rsidRPr="007F3558">
              <w:t xml:space="preserve">B. Martinů, L. Janáček </w:t>
            </w:r>
          </w:p>
          <w:p w:rsidR="00374F84" w:rsidRPr="007F3558" w:rsidRDefault="00374F84" w:rsidP="00C43E70">
            <w:r w:rsidRPr="007F3558">
              <w:t>Jazz:</w:t>
            </w:r>
            <w:r>
              <w:t xml:space="preserve"> J. Ježek – Klobouk ve křoví, </w:t>
            </w:r>
            <w:r w:rsidRPr="007F3558">
              <w:t>Ezop, G. Gershwin – Summertime</w:t>
            </w:r>
          </w:p>
          <w:p w:rsidR="00374F84" w:rsidRPr="007F3558" w:rsidRDefault="00374F84" w:rsidP="00C43E70"/>
          <w:p w:rsidR="00374F84" w:rsidRPr="007F3558" w:rsidRDefault="00374F84" w:rsidP="00C43E70">
            <w:pPr>
              <w:rPr>
                <w:i/>
                <w:iCs/>
              </w:rPr>
            </w:pPr>
            <w:r w:rsidRPr="007F3558">
              <w:rPr>
                <w:i/>
                <w:iCs/>
              </w:rPr>
              <w:t>divadla malých forem:</w:t>
            </w:r>
          </w:p>
          <w:p w:rsidR="00374F84" w:rsidRPr="007F3558" w:rsidRDefault="00374F84" w:rsidP="00C43E70">
            <w:pPr>
              <w:pStyle w:val="BodyText"/>
              <w:rPr>
                <w:color w:val="auto"/>
              </w:rPr>
            </w:pPr>
            <w:r w:rsidRPr="007F3558">
              <w:rPr>
                <w:color w:val="auto"/>
              </w:rPr>
              <w:t>Suchý a Šlitr – Pramínek vlasů</w:t>
            </w:r>
          </w:p>
          <w:p w:rsidR="00374F84" w:rsidRPr="007F3558" w:rsidRDefault="00374F84" w:rsidP="00C43E70">
            <w:r w:rsidRPr="007F3558">
              <w:t xml:space="preserve">country: Montgomery, </w:t>
            </w:r>
          </w:p>
          <w:p w:rsidR="00374F84" w:rsidRPr="007F3558" w:rsidRDefault="00374F84" w:rsidP="00C43E70"/>
          <w:p w:rsidR="00374F84" w:rsidRPr="007F3558" w:rsidRDefault="00374F84" w:rsidP="00C43E70">
            <w:pPr>
              <w:rPr>
                <w:i/>
                <w:iCs/>
              </w:rPr>
            </w:pPr>
            <w:r w:rsidRPr="007F3558">
              <w:rPr>
                <w:i/>
                <w:iCs/>
              </w:rPr>
              <w:t>česká trampská píseň:</w:t>
            </w:r>
          </w:p>
          <w:p w:rsidR="00374F84" w:rsidRPr="007F3558" w:rsidRDefault="00374F84" w:rsidP="00C43E70">
            <w:r w:rsidRPr="007F3558">
              <w:t>Rosa na kolejích</w:t>
            </w:r>
          </w:p>
          <w:p w:rsidR="00374F84" w:rsidRPr="007F3558" w:rsidRDefault="00374F84" w:rsidP="00C43E70"/>
          <w:p w:rsidR="00374F84" w:rsidRPr="007F3558" w:rsidRDefault="00374F84" w:rsidP="00C43E70">
            <w:pPr>
              <w:rPr>
                <w:i/>
                <w:iCs/>
              </w:rPr>
            </w:pPr>
            <w:r w:rsidRPr="007F3558">
              <w:rPr>
                <w:i/>
                <w:iCs/>
              </w:rPr>
              <w:t xml:space="preserve">folk: </w:t>
            </w:r>
          </w:p>
          <w:p w:rsidR="00374F84" w:rsidRPr="007F3558" w:rsidRDefault="00374F84" w:rsidP="00C43E70">
            <w:r w:rsidRPr="007F3558">
              <w:t>Když mě brali za vojáka</w:t>
            </w:r>
          </w:p>
          <w:p w:rsidR="00374F84" w:rsidRPr="007F3558" w:rsidRDefault="00374F84" w:rsidP="00C43E70"/>
          <w:p w:rsidR="00374F84" w:rsidRPr="007F3558" w:rsidRDefault="00374F84" w:rsidP="00C43E70">
            <w:pPr>
              <w:rPr>
                <w:i/>
                <w:iCs/>
              </w:rPr>
            </w:pPr>
            <w:r w:rsidRPr="007F3558">
              <w:rPr>
                <w:i/>
                <w:iCs/>
              </w:rPr>
              <w:t>pop a rok:</w:t>
            </w:r>
          </w:p>
          <w:p w:rsidR="00374F84" w:rsidRPr="007F3558" w:rsidRDefault="00374F84" w:rsidP="00C43E70">
            <w:pPr>
              <w:pStyle w:val="Heading3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F355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hudba 20. Století</w:t>
            </w:r>
          </w:p>
          <w:p w:rsidR="00374F84" w:rsidRPr="007F3558" w:rsidRDefault="00374F84" w:rsidP="00C43E70">
            <w:pPr>
              <w:pStyle w:val="Heading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355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muzikál</w:t>
            </w:r>
          </w:p>
          <w:p w:rsidR="00374F84" w:rsidRPr="007F3558" w:rsidRDefault="00374F84" w:rsidP="00C43E70">
            <w:pPr>
              <w:pStyle w:val="Heading3"/>
              <w:rPr>
                <w:rFonts w:ascii="Times New Roman" w:hAnsi="Times New Roman" w:cs="Times New Roman"/>
                <w:sz w:val="24"/>
                <w:szCs w:val="24"/>
              </w:rPr>
            </w:pPr>
            <w:r w:rsidRPr="007F3558">
              <w:rPr>
                <w:rFonts w:ascii="Times New Roman" w:hAnsi="Times New Roman" w:cs="Times New Roman"/>
                <w:sz w:val="24"/>
                <w:szCs w:val="24"/>
              </w:rPr>
              <w:t>Poslechové činnosti</w:t>
            </w:r>
          </w:p>
          <w:p w:rsidR="00374F84" w:rsidRPr="007F3558" w:rsidRDefault="00374F84" w:rsidP="00C43E70">
            <w:pPr>
              <w:rPr>
                <w:b/>
                <w:bCs/>
                <w:u w:val="single"/>
              </w:rPr>
            </w:pPr>
          </w:p>
          <w:p w:rsidR="00374F84" w:rsidRPr="007F3558" w:rsidRDefault="00374F84" w:rsidP="00C43E70">
            <w:r w:rsidRPr="007F3558">
              <w:t xml:space="preserve"> - hudba období pravěku</w:t>
            </w:r>
          </w:p>
          <w:p w:rsidR="00374F84" w:rsidRPr="007F3558" w:rsidRDefault="00374F84" w:rsidP="00C43E70">
            <w:r w:rsidRPr="007F3558">
              <w:t xml:space="preserve"> - Egypt, Řecko, Řím</w:t>
            </w:r>
          </w:p>
          <w:p w:rsidR="00374F84" w:rsidRPr="007F3558" w:rsidRDefault="00374F84" w:rsidP="00C43E70">
            <w:r w:rsidRPr="007F3558">
              <w:t xml:space="preserve"> - hudba období středověku:</w:t>
            </w:r>
          </w:p>
          <w:p w:rsidR="00374F84" w:rsidRPr="007F3558" w:rsidRDefault="00374F84" w:rsidP="00C43E70">
            <w:r w:rsidRPr="007F3558">
              <w:t>duchovní hudba, gregoriánský chorál, mše</w:t>
            </w:r>
          </w:p>
          <w:p w:rsidR="00374F84" w:rsidRPr="007F3558" w:rsidRDefault="00374F84" w:rsidP="00C43E70">
            <w:r w:rsidRPr="007F3558">
              <w:t xml:space="preserve"> - baroko – hlavní znaky, formy, představitelé (opak.)</w:t>
            </w:r>
          </w:p>
          <w:p w:rsidR="00374F84" w:rsidRPr="007F3558" w:rsidRDefault="00374F84" w:rsidP="00C43E70">
            <w:r w:rsidRPr="007F3558">
              <w:t xml:space="preserve"> - adventy – Vánoce, význam lidových tradic, J. J. Ryba – Česká mše vánoční</w:t>
            </w:r>
          </w:p>
          <w:p w:rsidR="00374F84" w:rsidRPr="007F3558" w:rsidRDefault="00374F84" w:rsidP="00C43E70">
            <w:r w:rsidRPr="007F3558">
              <w:t>- klasicismus – znaky, formy, představitelé – symf. tvorba, komorní, vokální (Haydn, Beethoven, Mozart)</w:t>
            </w:r>
          </w:p>
          <w:p w:rsidR="00374F84" w:rsidRPr="007F3558" w:rsidRDefault="00374F84" w:rsidP="00C43E70">
            <w:r w:rsidRPr="007F3558">
              <w:t xml:space="preserve"> - český klasicismus: J. Mysliveček</w:t>
            </w:r>
          </w:p>
          <w:p w:rsidR="00374F84" w:rsidRPr="007F3558" w:rsidRDefault="00374F84" w:rsidP="00C43E70">
            <w:r w:rsidRPr="007F3558">
              <w:t>česká hud. emigrace</w:t>
            </w:r>
          </w:p>
          <w:p w:rsidR="00374F84" w:rsidRPr="007F3558" w:rsidRDefault="00374F84" w:rsidP="00C43E70">
            <w:r w:rsidRPr="007F3558">
              <w:t xml:space="preserve"> - romantismus: Chopin, Schuman, Schubert, Grieg, Brahms, Čajkovskij</w:t>
            </w:r>
          </w:p>
          <w:p w:rsidR="00374F84" w:rsidRPr="007F3558" w:rsidRDefault="00374F84" w:rsidP="00C43E70">
            <w:r w:rsidRPr="007F3558">
              <w:t xml:space="preserve"> - český romantismus: Smetana, Dvořák, Fibich</w:t>
            </w:r>
          </w:p>
          <w:p w:rsidR="00374F84" w:rsidRPr="007F3558" w:rsidRDefault="00374F84" w:rsidP="00C43E70">
            <w:r w:rsidRPr="007F3558">
              <w:t xml:space="preserve"> - hud. směry 20. století </w:t>
            </w:r>
          </w:p>
          <w:p w:rsidR="00374F84" w:rsidRPr="007F3558" w:rsidRDefault="00374F84" w:rsidP="00C43E70"/>
          <w:p w:rsidR="00374F84" w:rsidRPr="007F3558" w:rsidRDefault="00374F84" w:rsidP="00C43E70">
            <w:pPr>
              <w:pStyle w:val="Heading3"/>
              <w:rPr>
                <w:rFonts w:ascii="Times New Roman" w:hAnsi="Times New Roman" w:cs="Times New Roman"/>
                <w:sz w:val="24"/>
                <w:szCs w:val="24"/>
              </w:rPr>
            </w:pPr>
            <w:r w:rsidRPr="007F3558">
              <w:rPr>
                <w:rFonts w:ascii="Times New Roman" w:hAnsi="Times New Roman" w:cs="Times New Roman"/>
                <w:sz w:val="24"/>
                <w:szCs w:val="24"/>
              </w:rPr>
              <w:t>Instrumentální a pohybové činnosti</w:t>
            </w:r>
          </w:p>
          <w:p w:rsidR="00374F84" w:rsidRPr="007F3558" w:rsidRDefault="00374F84" w:rsidP="00C43E70"/>
          <w:p w:rsidR="00374F84" w:rsidRPr="007F3558" w:rsidRDefault="00374F84" w:rsidP="00C43E70">
            <w:r w:rsidRPr="007F3558">
              <w:t>Prolínají do vokálních i poslechových činností během celého školního roku</w:t>
            </w:r>
          </w:p>
          <w:p w:rsidR="00374F84" w:rsidRPr="007F3558" w:rsidRDefault="00374F84" w:rsidP="00C43E70">
            <w:r w:rsidRPr="007F3558">
              <w:t>- hudební výrazové prostředky</w:t>
            </w:r>
          </w:p>
          <w:p w:rsidR="00374F84" w:rsidRPr="007F3558" w:rsidRDefault="00374F84" w:rsidP="00C43E70">
            <w:r w:rsidRPr="007F3558">
              <w:t>- hudební nástroje historické</w:t>
            </w:r>
          </w:p>
          <w:p w:rsidR="00374F84" w:rsidRPr="007F3558" w:rsidRDefault="00374F84" w:rsidP="00C43E70">
            <w:r w:rsidRPr="007F3558">
              <w:t>a současné</w:t>
            </w:r>
          </w:p>
        </w:tc>
        <w:tc>
          <w:tcPr>
            <w:tcW w:w="3600" w:type="dxa"/>
          </w:tcPr>
          <w:p w:rsidR="00374F84" w:rsidRPr="007F3558" w:rsidRDefault="00374F84" w:rsidP="00C43E70">
            <w:pPr>
              <w:rPr>
                <w:b/>
                <w:bCs/>
              </w:rPr>
            </w:pPr>
          </w:p>
          <w:p w:rsidR="00374F84" w:rsidRPr="007F3558" w:rsidRDefault="00374F84" w:rsidP="00C43E70"/>
          <w:p w:rsidR="00374F84" w:rsidRPr="007F3558" w:rsidRDefault="00374F84" w:rsidP="003360B1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VDO</w:t>
            </w:r>
          </w:p>
          <w:p w:rsidR="00374F84" w:rsidRPr="007F3558" w:rsidRDefault="00374F84" w:rsidP="003360B1">
            <w:r w:rsidRPr="007F3558">
              <w:rPr>
                <w:b/>
                <w:bCs/>
              </w:rPr>
              <w:t xml:space="preserve">– </w:t>
            </w:r>
            <w:r w:rsidRPr="007F3558">
              <w:t>zásady slušnosti,</w:t>
            </w:r>
          </w:p>
          <w:p w:rsidR="00374F84" w:rsidRPr="007F3558" w:rsidRDefault="00374F84" w:rsidP="003360B1">
            <w:r w:rsidRPr="007F3558">
              <w:t>tolerance, odpovědné chování</w:t>
            </w:r>
          </w:p>
          <w:p w:rsidR="00374F84" w:rsidRPr="007F3558" w:rsidRDefault="00374F84" w:rsidP="003360B1">
            <w:r w:rsidRPr="007F3558">
              <w:t>Samostatné a odpovědné řešení problémů</w:t>
            </w:r>
          </w:p>
          <w:p w:rsidR="00374F84" w:rsidRPr="007F3558" w:rsidRDefault="00374F84" w:rsidP="003360B1"/>
          <w:p w:rsidR="00374F84" w:rsidRPr="007F3558" w:rsidRDefault="00374F84" w:rsidP="003360B1"/>
          <w:p w:rsidR="00374F84" w:rsidRPr="007F3558" w:rsidRDefault="00374F84" w:rsidP="003360B1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MKV</w:t>
            </w:r>
          </w:p>
          <w:p w:rsidR="00374F84" w:rsidRPr="007F3558" w:rsidRDefault="00374F84" w:rsidP="003360B1">
            <w:r w:rsidRPr="007F3558">
              <w:rPr>
                <w:b/>
                <w:bCs/>
              </w:rPr>
              <w:t xml:space="preserve">– </w:t>
            </w:r>
            <w:r w:rsidRPr="007F3558">
              <w:t>tradice a rozmanitost kultur</w:t>
            </w:r>
          </w:p>
          <w:p w:rsidR="00374F84" w:rsidRPr="007F3558" w:rsidRDefault="00374F84" w:rsidP="003360B1"/>
          <w:p w:rsidR="00374F84" w:rsidRPr="007F3558" w:rsidRDefault="00374F84" w:rsidP="003360B1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EVV</w:t>
            </w:r>
          </w:p>
          <w:p w:rsidR="00374F84" w:rsidRPr="007F3558" w:rsidRDefault="00374F84" w:rsidP="003360B1">
            <w:r w:rsidRPr="007F3558">
              <w:t>– citový vztah k přírodě</w:t>
            </w:r>
          </w:p>
          <w:p w:rsidR="00374F84" w:rsidRPr="007F3558" w:rsidRDefault="00374F84" w:rsidP="003360B1"/>
          <w:p w:rsidR="00374F84" w:rsidRPr="007F3558" w:rsidRDefault="00374F84" w:rsidP="003360B1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EGS</w:t>
            </w:r>
          </w:p>
          <w:p w:rsidR="00374F84" w:rsidRPr="007F3558" w:rsidRDefault="00374F84" w:rsidP="003360B1">
            <w:r w:rsidRPr="007F3558">
              <w:t>– vnímání evropské hudební kultury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033DC7">
            <w:pPr>
              <w:rPr>
                <w:b/>
                <w:bCs/>
              </w:rPr>
            </w:pPr>
          </w:p>
          <w:p w:rsidR="00374F84" w:rsidRPr="007F3558" w:rsidRDefault="00374F84" w:rsidP="00033DC7">
            <w:pPr>
              <w:rPr>
                <w:b/>
                <w:bCs/>
              </w:rPr>
            </w:pPr>
            <w:r w:rsidRPr="007F3558">
              <w:rPr>
                <w:b/>
                <w:bCs/>
              </w:rPr>
              <w:t>M</w:t>
            </w:r>
            <w:r>
              <w:rPr>
                <w:b/>
                <w:bCs/>
              </w:rPr>
              <w:t>D</w:t>
            </w:r>
            <w:r w:rsidRPr="007F3558">
              <w:rPr>
                <w:b/>
                <w:bCs/>
              </w:rPr>
              <w:t>V</w:t>
            </w:r>
            <w:r w:rsidRPr="007F3558">
              <w:t xml:space="preserve"> – </w:t>
            </w:r>
            <w:r>
              <w:t>hodnocení a tvorba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3360B1"/>
        </w:tc>
        <w:tc>
          <w:tcPr>
            <w:tcW w:w="2814" w:type="dxa"/>
          </w:tcPr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3360B1">
            <w:r w:rsidRPr="007F3558">
              <w:rPr>
                <w:b/>
                <w:bCs/>
              </w:rPr>
              <w:t>D</w:t>
            </w:r>
            <w:r w:rsidRPr="007F3558">
              <w:t xml:space="preserve"> – historická období</w:t>
            </w:r>
          </w:p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C43E70"/>
          <w:p w:rsidR="00374F84" w:rsidRPr="007F3558" w:rsidRDefault="00374F84" w:rsidP="003360B1">
            <w:r w:rsidRPr="007F3558">
              <w:t>hodnocení žáků, sebehodnocení, rozvíjení vzájemné komunikace</w:t>
            </w:r>
          </w:p>
          <w:p w:rsidR="00374F84" w:rsidRPr="007F3558" w:rsidRDefault="00374F84" w:rsidP="00C43E70"/>
        </w:tc>
      </w:tr>
    </w:tbl>
    <w:p w:rsidR="00374F84" w:rsidRPr="007F3558" w:rsidRDefault="00374F84" w:rsidP="002640A6">
      <w:pPr>
        <w:pStyle w:val="Header"/>
        <w:tabs>
          <w:tab w:val="clear" w:pos="4536"/>
          <w:tab w:val="clear" w:pos="9072"/>
        </w:tabs>
      </w:pPr>
    </w:p>
    <w:p w:rsidR="00374F84" w:rsidRPr="007F3558" w:rsidRDefault="00374F84" w:rsidP="002640A6">
      <w:pPr>
        <w:rPr>
          <w:b/>
          <w:bCs/>
        </w:rPr>
      </w:pPr>
    </w:p>
    <w:p w:rsidR="00374F84" w:rsidRPr="007F3558" w:rsidRDefault="00374F84"/>
    <w:p w:rsidR="00374F84" w:rsidRPr="007F3558" w:rsidRDefault="00374F84" w:rsidP="00C43E70">
      <w:pPr>
        <w:rPr>
          <w:b/>
          <w:bCs/>
          <w:sz w:val="28"/>
          <w:szCs w:val="28"/>
        </w:rPr>
      </w:pPr>
    </w:p>
    <w:p w:rsidR="00374F84" w:rsidRPr="007F3558" w:rsidRDefault="00374F84" w:rsidP="009B1A17"/>
    <w:sectPr w:rsidR="00374F84" w:rsidRPr="007F3558" w:rsidSect="007F3558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4544"/>
    <w:multiLevelType w:val="hybridMultilevel"/>
    <w:tmpl w:val="28C46A46"/>
    <w:lvl w:ilvl="0" w:tplc="F32A219E">
      <w:start w:val="1"/>
      <w:numFmt w:val="bullet"/>
      <w:lvlText w:val="-"/>
      <w:lvlJc w:val="left"/>
      <w:pPr>
        <w:tabs>
          <w:tab w:val="num" w:pos="1071"/>
        </w:tabs>
        <w:ind w:left="1071" w:hanging="363"/>
      </w:pPr>
      <w:rPr>
        <w:rFonts w:ascii="Times New Roman" w:eastAsia="Times New Roman" w:hAnsi="Times New Roman" w:hint="default"/>
      </w:rPr>
    </w:lvl>
    <w:lvl w:ilvl="1" w:tplc="BF2C7510">
      <w:start w:val="1"/>
      <w:numFmt w:val="bullet"/>
      <w:lvlText w:val="-"/>
      <w:lvlJc w:val="left"/>
      <w:pPr>
        <w:tabs>
          <w:tab w:val="num" w:pos="1071"/>
        </w:tabs>
        <w:ind w:left="1071" w:hanging="363"/>
      </w:pPr>
      <w:rPr>
        <w:rFonts w:ascii="Times New Roman" w:eastAsia="Times New Roman" w:hAnsi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8"/>
        </w:tabs>
        <w:ind w:left="248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8"/>
        </w:tabs>
        <w:ind w:left="320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8"/>
        </w:tabs>
        <w:ind w:left="392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8"/>
        </w:tabs>
        <w:ind w:left="464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8"/>
        </w:tabs>
        <w:ind w:left="536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8"/>
        </w:tabs>
        <w:ind w:left="608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8"/>
        </w:tabs>
        <w:ind w:left="680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0A6"/>
    <w:rsid w:val="00033DC7"/>
    <w:rsid w:val="00036509"/>
    <w:rsid w:val="000474E8"/>
    <w:rsid w:val="0005014B"/>
    <w:rsid w:val="00121A3D"/>
    <w:rsid w:val="00180444"/>
    <w:rsid w:val="002617ED"/>
    <w:rsid w:val="002640A6"/>
    <w:rsid w:val="002719EB"/>
    <w:rsid w:val="003360B1"/>
    <w:rsid w:val="00374F84"/>
    <w:rsid w:val="00393C67"/>
    <w:rsid w:val="004A388D"/>
    <w:rsid w:val="0055745D"/>
    <w:rsid w:val="00583301"/>
    <w:rsid w:val="005B14DD"/>
    <w:rsid w:val="00605F75"/>
    <w:rsid w:val="006C4293"/>
    <w:rsid w:val="007D1B81"/>
    <w:rsid w:val="007D24EC"/>
    <w:rsid w:val="007F3558"/>
    <w:rsid w:val="008A31C8"/>
    <w:rsid w:val="00953C3D"/>
    <w:rsid w:val="009B1A17"/>
    <w:rsid w:val="009E6BB2"/>
    <w:rsid w:val="00A0276C"/>
    <w:rsid w:val="00A044A9"/>
    <w:rsid w:val="00A24FA6"/>
    <w:rsid w:val="00A34426"/>
    <w:rsid w:val="00AB6F94"/>
    <w:rsid w:val="00AD7FA5"/>
    <w:rsid w:val="00B57144"/>
    <w:rsid w:val="00C02EA8"/>
    <w:rsid w:val="00C1617A"/>
    <w:rsid w:val="00C43E70"/>
    <w:rsid w:val="00E4624F"/>
    <w:rsid w:val="00F33C19"/>
    <w:rsid w:val="00FB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0A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40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9"/>
    <w:qFormat/>
    <w:rsid w:val="002640A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640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640A6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2640A6"/>
    <w:pPr>
      <w:keepNext/>
      <w:outlineLvl w:val="5"/>
    </w:pPr>
    <w:rPr>
      <w:rFonts w:ascii="Arial" w:hAnsi="Arial" w:cs="Arial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075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075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75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075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0755"/>
    <w:rPr>
      <w:rFonts w:asciiTheme="minorHAnsi" w:eastAsiaTheme="minorEastAsia" w:hAnsiTheme="minorHAnsi" w:cstheme="minorBidi"/>
      <w:b/>
      <w:bCs/>
    </w:rPr>
  </w:style>
  <w:style w:type="paragraph" w:styleId="Header">
    <w:name w:val="header"/>
    <w:basedOn w:val="Normal"/>
    <w:link w:val="HeaderChar"/>
    <w:uiPriority w:val="99"/>
    <w:rsid w:val="002640A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0755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2640A6"/>
    <w:pPr>
      <w:spacing w:line="360" w:lineRule="auto"/>
      <w:jc w:val="both"/>
    </w:pPr>
    <w:rPr>
      <w:rFonts w:ascii="Arial" w:hAnsi="Arial" w:cs="Arial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10755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2640A6"/>
    <w:rPr>
      <w:color w:val="FF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1075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9</Pages>
  <Words>1576</Words>
  <Characters>9300</Characters>
  <Application>Microsoft Office Outlook</Application>
  <DocSecurity>0</DocSecurity>
  <Lines>0</Lines>
  <Paragraphs>0</Paragraphs>
  <ScaleCrop>false</ScaleCrop>
  <Company>ZŠ Sladkovského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Janeček</dc:creator>
  <cp:keywords/>
  <dc:description/>
  <cp:lastModifiedBy>jsvadla@atlas.cz</cp:lastModifiedBy>
  <cp:revision>5</cp:revision>
  <dcterms:created xsi:type="dcterms:W3CDTF">2011-12-09T13:00:00Z</dcterms:created>
  <dcterms:modified xsi:type="dcterms:W3CDTF">2016-04-04T17:46:00Z</dcterms:modified>
</cp:coreProperties>
</file>